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48105" w14:textId="77777777" w:rsidR="00D66D51" w:rsidRPr="004A018E" w:rsidRDefault="00D66D51" w:rsidP="004A018E">
      <w:pPr>
        <w:suppressAutoHyphens w:val="0"/>
        <w:autoSpaceDN/>
        <w:spacing w:before="0" w:after="0"/>
        <w:ind w:firstLine="426"/>
        <w:textAlignment w:val="auto"/>
        <w:rPr>
          <w:rFonts w:cs="Arial"/>
          <w:lang w:val="en-US"/>
        </w:rPr>
      </w:pPr>
    </w:p>
    <w:p w14:paraId="03D360EE" w14:textId="0B8E36D7" w:rsidR="00357BDE" w:rsidRPr="004A018E" w:rsidRDefault="00E97BCC" w:rsidP="00D40048">
      <w:pPr>
        <w:suppressAutoHyphens w:val="0"/>
        <w:autoSpaceDN/>
        <w:spacing w:before="0" w:after="91" w:line="241" w:lineRule="auto"/>
        <w:ind w:firstLine="0"/>
        <w:jc w:val="center"/>
        <w:textAlignment w:val="auto"/>
        <w:rPr>
          <w:rFonts w:eastAsia="Calibri" w:cs="Arial"/>
          <w:color w:val="000000"/>
          <w:kern w:val="2"/>
          <w:sz w:val="24"/>
          <w:lang w:eastAsia="lt-LT"/>
          <w14:ligatures w14:val="standardContextual"/>
        </w:rPr>
      </w:pPr>
      <w:r>
        <w:rPr>
          <w:rFonts w:eastAsia="Calibri" w:cs="Arial"/>
          <w:color w:val="000000"/>
          <w:kern w:val="2"/>
          <w:sz w:val="24"/>
          <w:lang w:eastAsia="lt-LT"/>
          <w14:ligatures w14:val="standardContextual"/>
        </w:rPr>
        <w:t>SĄNAUDŲ ŽINIARAŠTIS</w:t>
      </w:r>
    </w:p>
    <w:p w14:paraId="47C5EF2C" w14:textId="737B55EA" w:rsidR="00E97BCC" w:rsidRPr="00E97BCC" w:rsidRDefault="00D40048" w:rsidP="00BF41DF">
      <w:pPr>
        <w:suppressAutoHyphens w:val="0"/>
        <w:autoSpaceDN/>
        <w:spacing w:before="0" w:after="160" w:line="259" w:lineRule="auto"/>
        <w:ind w:left="23" w:firstLine="0"/>
        <w:jc w:val="center"/>
        <w:textAlignment w:val="auto"/>
        <w:rPr>
          <w:rFonts w:ascii="Calibri" w:eastAsia="Calibri" w:hAnsi="Calibri" w:cs="Calibri"/>
          <w:color w:val="000000"/>
          <w:kern w:val="2"/>
          <w:sz w:val="24"/>
          <w:lang w:eastAsia="lt-LT"/>
          <w14:ligatures w14:val="standardContextual"/>
        </w:rPr>
      </w:pPr>
      <w:r>
        <w:rPr>
          <w:rFonts w:ascii="Calibri" w:eastAsia="Calibri" w:hAnsi="Calibri" w:cs="Calibri"/>
          <w:color w:val="000000"/>
          <w:kern w:val="2"/>
          <w:sz w:val="24"/>
          <w:lang w:eastAsia="lt-LT"/>
          <w14:ligatures w14:val="standardContextual"/>
        </w:rPr>
        <w:t>LAUKO ELEKTEONINIŲ RYŠIŲ DALIS</w:t>
      </w:r>
    </w:p>
    <w:p w14:paraId="5D3F539F" w14:textId="77777777" w:rsidR="0019237E" w:rsidRPr="004A018E" w:rsidRDefault="0019237E" w:rsidP="004A018E">
      <w:pPr>
        <w:ind w:firstLine="426"/>
        <w:rPr>
          <w:rFonts w:cs="Arial"/>
          <w:szCs w:val="20"/>
          <w:lang w:val="en-US"/>
        </w:rPr>
      </w:pPr>
    </w:p>
    <w:tbl>
      <w:tblPr>
        <w:tblStyle w:val="TableGrid"/>
        <w:tblW w:w="9311" w:type="dxa"/>
        <w:tblLook w:val="04A0" w:firstRow="1" w:lastRow="0" w:firstColumn="1" w:lastColumn="0" w:noHBand="0" w:noVBand="1"/>
      </w:tblPr>
      <w:tblGrid>
        <w:gridCol w:w="1079"/>
        <w:gridCol w:w="3568"/>
        <w:gridCol w:w="828"/>
        <w:gridCol w:w="946"/>
        <w:gridCol w:w="919"/>
        <w:gridCol w:w="1971"/>
      </w:tblGrid>
      <w:tr w:rsidR="00E97BCC" w14:paraId="357776FD" w14:textId="77777777" w:rsidTr="00BF41DF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4EE297" w14:textId="750E79FD" w:rsidR="00E97BCC" w:rsidRDefault="00E97BCC" w:rsidP="00E97BCC">
            <w:pPr>
              <w:spacing w:after="5" w:line="248" w:lineRule="auto"/>
              <w:ind w:firstLine="0"/>
              <w:rPr>
                <w:rFonts w:cs="Arial"/>
              </w:rPr>
            </w:pPr>
            <w:r>
              <w:t xml:space="preserve">Pozicija, </w:t>
            </w:r>
            <w:proofErr w:type="spellStart"/>
            <w:r>
              <w:t>eil.Nr</w:t>
            </w:r>
            <w:proofErr w:type="spellEnd"/>
            <w:r>
              <w:t xml:space="preserve">. 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5772E8" w14:textId="4418FBC2" w:rsidR="00E97BCC" w:rsidRDefault="00E97BCC" w:rsidP="00E97BCC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t xml:space="preserve">Pavadinimas ir techninės charakteristikos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DFDCAA" w14:textId="65EABC26" w:rsidR="00E97BCC" w:rsidRDefault="00E97BCC" w:rsidP="00E97BCC">
            <w:pPr>
              <w:spacing w:after="5" w:line="248" w:lineRule="auto"/>
              <w:ind w:firstLine="0"/>
              <w:rPr>
                <w:rFonts w:cs="Arial"/>
              </w:rPr>
            </w:pPr>
            <w:r>
              <w:t xml:space="preserve">Žymuo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2129F2" w14:textId="7940FD54" w:rsidR="00E97BCC" w:rsidRDefault="00E97BCC" w:rsidP="00E97BCC">
            <w:pPr>
              <w:spacing w:after="5" w:line="248" w:lineRule="auto"/>
              <w:ind w:firstLine="0"/>
              <w:rPr>
                <w:rFonts w:cs="Arial"/>
              </w:rPr>
            </w:pPr>
            <w:r>
              <w:t xml:space="preserve">Mato vnt.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52E7A1" w14:textId="4D438590" w:rsidR="00E97BCC" w:rsidRDefault="00E97BCC" w:rsidP="00E97BCC">
            <w:pPr>
              <w:spacing w:after="5" w:line="248" w:lineRule="auto"/>
              <w:ind w:firstLine="0"/>
              <w:rPr>
                <w:rFonts w:cs="Arial"/>
              </w:rPr>
            </w:pPr>
            <w:r>
              <w:t xml:space="preserve">Kiekis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218CE69A" w14:textId="71B8E64F" w:rsidR="00E97BCC" w:rsidRDefault="00E97BCC" w:rsidP="00E97BCC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Pastabos</w:t>
            </w:r>
          </w:p>
        </w:tc>
      </w:tr>
      <w:tr w:rsidR="00E97BCC" w14:paraId="6D8520D0" w14:textId="77777777" w:rsidTr="00F92287">
        <w:tc>
          <w:tcPr>
            <w:tcW w:w="9311" w:type="dxa"/>
            <w:gridSpan w:val="6"/>
          </w:tcPr>
          <w:p w14:paraId="2F4E64FE" w14:textId="5D60282F" w:rsidR="00E97BCC" w:rsidRPr="00BF41DF" w:rsidRDefault="00E97BCC" w:rsidP="004A018E">
            <w:pPr>
              <w:spacing w:after="5" w:line="248" w:lineRule="auto"/>
              <w:ind w:firstLine="0"/>
              <w:rPr>
                <w:rFonts w:cs="Arial"/>
                <w:szCs w:val="20"/>
              </w:rPr>
            </w:pPr>
            <w:r w:rsidRPr="00E97BCC">
              <w:rPr>
                <w:rFonts w:eastAsia="Arial" w:cs="Arial"/>
                <w:b/>
                <w:color w:val="000000"/>
                <w:kern w:val="2"/>
                <w:sz w:val="24"/>
                <w:lang w:eastAsia="lt-LT"/>
                <w14:ligatures w14:val="standardContextual"/>
              </w:rPr>
              <w:tab/>
            </w:r>
            <w:r w:rsidRPr="00BF41DF">
              <w:rPr>
                <w:rFonts w:ascii="Calibri" w:eastAsia="Calibri" w:hAnsi="Calibri" w:cs="Calibri"/>
                <w:color w:val="000000"/>
                <w:kern w:val="2"/>
                <w:szCs w:val="20"/>
                <w:lang w:eastAsia="lt-LT"/>
                <w14:ligatures w14:val="standardContextual"/>
              </w:rPr>
              <w:t xml:space="preserve">LAUKO ELEKTRONINIŲ RYŠIŲ MEDŽIAGOS IR ĮRENGINIAI </w:t>
            </w:r>
          </w:p>
        </w:tc>
      </w:tr>
      <w:tr w:rsidR="00E97BCC" w14:paraId="4AFE5EC2" w14:textId="77777777" w:rsidTr="00BF41DF">
        <w:tc>
          <w:tcPr>
            <w:tcW w:w="1079" w:type="dxa"/>
          </w:tcPr>
          <w:p w14:paraId="2748C2C6" w14:textId="4CF289E9" w:rsidR="00E97BCC" w:rsidRDefault="00E97BCC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3568" w:type="dxa"/>
          </w:tcPr>
          <w:p w14:paraId="2D64FF78" w14:textId="2E4EDBD7" w:rsidR="00E97BCC" w:rsidRDefault="00E97BCC" w:rsidP="00BF41D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t>HDPE vamzdis d110</w:t>
            </w:r>
          </w:p>
        </w:tc>
        <w:tc>
          <w:tcPr>
            <w:tcW w:w="828" w:type="dxa"/>
          </w:tcPr>
          <w:p w14:paraId="16A97AC2" w14:textId="53256283" w:rsidR="00E97BCC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1.1</w:t>
            </w:r>
          </w:p>
        </w:tc>
        <w:tc>
          <w:tcPr>
            <w:tcW w:w="946" w:type="dxa"/>
          </w:tcPr>
          <w:p w14:paraId="7ED727FC" w14:textId="63AEEF12" w:rsidR="00E97BCC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19" w:type="dxa"/>
          </w:tcPr>
          <w:p w14:paraId="1F25E1A4" w14:textId="50A6D6C7" w:rsidR="00E97BCC" w:rsidRDefault="00221F0B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1140</w:t>
            </w:r>
          </w:p>
        </w:tc>
        <w:tc>
          <w:tcPr>
            <w:tcW w:w="1971" w:type="dxa"/>
          </w:tcPr>
          <w:p w14:paraId="0B4E040F" w14:textId="77777777" w:rsidR="00E97BCC" w:rsidRDefault="00E97BCC" w:rsidP="00E97BCC">
            <w:pPr>
              <w:spacing w:after="5" w:line="248" w:lineRule="auto"/>
              <w:ind w:left="-226" w:firstLine="226"/>
              <w:rPr>
                <w:rFonts w:cs="Arial"/>
              </w:rPr>
            </w:pPr>
          </w:p>
        </w:tc>
      </w:tr>
      <w:tr w:rsidR="00E97BCC" w14:paraId="17A1EF54" w14:textId="77777777" w:rsidTr="00BF41DF">
        <w:tc>
          <w:tcPr>
            <w:tcW w:w="1079" w:type="dxa"/>
          </w:tcPr>
          <w:p w14:paraId="1B8611DE" w14:textId="0376F38B" w:rsidR="00E97BCC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t>2</w:t>
            </w:r>
            <w:r w:rsidR="00E97BCC">
              <w:t>.</w:t>
            </w:r>
          </w:p>
        </w:tc>
        <w:tc>
          <w:tcPr>
            <w:tcW w:w="3568" w:type="dxa"/>
          </w:tcPr>
          <w:p w14:paraId="01683FE1" w14:textId="6F4C54C2" w:rsidR="00E97BCC" w:rsidRDefault="00E97BCC" w:rsidP="00BF41D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t>Hermetin</w:t>
            </w:r>
            <w:r w:rsidR="00B029DF">
              <w:t>is sandariklis</w:t>
            </w:r>
            <w:r>
              <w:t xml:space="preserve"> praėjime per pastato pamatą</w:t>
            </w:r>
          </w:p>
        </w:tc>
        <w:tc>
          <w:tcPr>
            <w:tcW w:w="828" w:type="dxa"/>
          </w:tcPr>
          <w:p w14:paraId="17674021" w14:textId="7F64BE6F" w:rsidR="00E97BCC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1.2</w:t>
            </w:r>
          </w:p>
        </w:tc>
        <w:tc>
          <w:tcPr>
            <w:tcW w:w="946" w:type="dxa"/>
          </w:tcPr>
          <w:p w14:paraId="6F13FDF7" w14:textId="5F459AD8" w:rsidR="00E97BCC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919" w:type="dxa"/>
          </w:tcPr>
          <w:p w14:paraId="6D02D91D" w14:textId="765472F3" w:rsidR="00E97BCC" w:rsidRDefault="00FE69CD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971" w:type="dxa"/>
          </w:tcPr>
          <w:p w14:paraId="215010D1" w14:textId="77777777" w:rsidR="00E97BCC" w:rsidRDefault="00E97BCC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97BCC" w14:paraId="60C12F3F" w14:textId="77777777" w:rsidTr="00BF41DF">
        <w:tc>
          <w:tcPr>
            <w:tcW w:w="1079" w:type="dxa"/>
          </w:tcPr>
          <w:p w14:paraId="3A673558" w14:textId="45F4069D" w:rsidR="00E97BCC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t>3</w:t>
            </w:r>
            <w:r w:rsidR="00E97BCC">
              <w:t>.</w:t>
            </w:r>
          </w:p>
        </w:tc>
        <w:tc>
          <w:tcPr>
            <w:tcW w:w="3568" w:type="dxa"/>
          </w:tcPr>
          <w:p w14:paraId="247643EB" w14:textId="3FD46A6E" w:rsidR="00E97BCC" w:rsidRDefault="00E97BCC" w:rsidP="00BF41DF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t>Sandarinimo masė</w:t>
            </w:r>
          </w:p>
        </w:tc>
        <w:tc>
          <w:tcPr>
            <w:tcW w:w="828" w:type="dxa"/>
          </w:tcPr>
          <w:p w14:paraId="681844C4" w14:textId="27375837" w:rsidR="00E97BCC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1.3</w:t>
            </w:r>
          </w:p>
        </w:tc>
        <w:tc>
          <w:tcPr>
            <w:tcW w:w="946" w:type="dxa"/>
          </w:tcPr>
          <w:p w14:paraId="06130E77" w14:textId="16B269D8" w:rsidR="00E97BCC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919" w:type="dxa"/>
          </w:tcPr>
          <w:p w14:paraId="241E96FE" w14:textId="412388A6" w:rsidR="00E97BCC" w:rsidRDefault="00FE69CD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971" w:type="dxa"/>
          </w:tcPr>
          <w:p w14:paraId="449344BF" w14:textId="77777777" w:rsidR="00E97BCC" w:rsidRDefault="00E97BCC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591C5D" w14:paraId="58D158C2" w14:textId="77777777" w:rsidTr="00BF41DF">
        <w:tc>
          <w:tcPr>
            <w:tcW w:w="1079" w:type="dxa"/>
          </w:tcPr>
          <w:p w14:paraId="6071A2E1" w14:textId="6CC8B7C0" w:rsidR="00591C5D" w:rsidRDefault="00591C5D" w:rsidP="004A018E">
            <w:pPr>
              <w:spacing w:after="5" w:line="248" w:lineRule="auto"/>
              <w:ind w:firstLine="0"/>
            </w:pPr>
            <w:r>
              <w:t>4.</w:t>
            </w:r>
          </w:p>
        </w:tc>
        <w:tc>
          <w:tcPr>
            <w:tcW w:w="3568" w:type="dxa"/>
          </w:tcPr>
          <w:p w14:paraId="02827DB7" w14:textId="6A5F9116" w:rsidR="00591C5D" w:rsidRDefault="00591C5D" w:rsidP="00BF41DF">
            <w:pPr>
              <w:spacing w:after="5" w:line="248" w:lineRule="auto"/>
              <w:ind w:firstLine="0"/>
              <w:jc w:val="left"/>
            </w:pPr>
            <w:r>
              <w:t>Ryšių šulinys RKŠ-2 tipo su dangčiu</w:t>
            </w:r>
          </w:p>
        </w:tc>
        <w:tc>
          <w:tcPr>
            <w:tcW w:w="828" w:type="dxa"/>
          </w:tcPr>
          <w:p w14:paraId="631D7F24" w14:textId="64F615C6" w:rsidR="00591C5D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1.4</w:t>
            </w:r>
          </w:p>
        </w:tc>
        <w:tc>
          <w:tcPr>
            <w:tcW w:w="946" w:type="dxa"/>
          </w:tcPr>
          <w:p w14:paraId="7DA3619E" w14:textId="6E95836A" w:rsidR="00591C5D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919" w:type="dxa"/>
          </w:tcPr>
          <w:p w14:paraId="7FE4DD8F" w14:textId="247B0EB0" w:rsidR="00591C5D" w:rsidRDefault="00FE69CD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971" w:type="dxa"/>
          </w:tcPr>
          <w:p w14:paraId="0A14BE33" w14:textId="77777777" w:rsidR="00591C5D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591C5D" w14:paraId="54F86BD4" w14:textId="77777777" w:rsidTr="00BF41DF">
        <w:tc>
          <w:tcPr>
            <w:tcW w:w="1079" w:type="dxa"/>
          </w:tcPr>
          <w:p w14:paraId="50494EA6" w14:textId="2E6462DA" w:rsidR="00591C5D" w:rsidRDefault="00591C5D" w:rsidP="004A018E">
            <w:pPr>
              <w:spacing w:after="5" w:line="248" w:lineRule="auto"/>
              <w:ind w:firstLine="0"/>
            </w:pPr>
            <w:r>
              <w:t>5.</w:t>
            </w:r>
          </w:p>
        </w:tc>
        <w:tc>
          <w:tcPr>
            <w:tcW w:w="3568" w:type="dxa"/>
          </w:tcPr>
          <w:p w14:paraId="275B0C66" w14:textId="5DB86C20" w:rsidR="00591C5D" w:rsidRDefault="00591C5D" w:rsidP="00BF41DF">
            <w:pPr>
              <w:spacing w:after="5" w:line="248" w:lineRule="auto"/>
              <w:ind w:firstLine="0"/>
              <w:jc w:val="left"/>
            </w:pPr>
            <w:r>
              <w:t>Šviesolaidinis kabelis 72 skaidulos SM</w:t>
            </w:r>
          </w:p>
        </w:tc>
        <w:tc>
          <w:tcPr>
            <w:tcW w:w="828" w:type="dxa"/>
          </w:tcPr>
          <w:p w14:paraId="6AF77394" w14:textId="51EF0DC7" w:rsidR="00591C5D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1.5</w:t>
            </w:r>
          </w:p>
        </w:tc>
        <w:tc>
          <w:tcPr>
            <w:tcW w:w="946" w:type="dxa"/>
          </w:tcPr>
          <w:p w14:paraId="3219DC65" w14:textId="5AF05E89" w:rsidR="00591C5D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19" w:type="dxa"/>
          </w:tcPr>
          <w:p w14:paraId="2528CA43" w14:textId="254D088C" w:rsidR="00591C5D" w:rsidRDefault="00221F0B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830</w:t>
            </w:r>
          </w:p>
        </w:tc>
        <w:tc>
          <w:tcPr>
            <w:tcW w:w="1971" w:type="dxa"/>
          </w:tcPr>
          <w:p w14:paraId="28E42F54" w14:textId="77777777" w:rsidR="00591C5D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591C5D" w14:paraId="3FE40BF0" w14:textId="77777777" w:rsidTr="00BF41DF">
        <w:tc>
          <w:tcPr>
            <w:tcW w:w="1079" w:type="dxa"/>
          </w:tcPr>
          <w:p w14:paraId="5029DB85" w14:textId="6D67A830" w:rsidR="00591C5D" w:rsidRDefault="00591C5D" w:rsidP="004A018E">
            <w:pPr>
              <w:spacing w:after="5" w:line="248" w:lineRule="auto"/>
              <w:ind w:firstLine="0"/>
            </w:pPr>
            <w:r>
              <w:t>6.</w:t>
            </w:r>
          </w:p>
        </w:tc>
        <w:tc>
          <w:tcPr>
            <w:tcW w:w="3568" w:type="dxa"/>
          </w:tcPr>
          <w:p w14:paraId="70D7676A" w14:textId="7258CCCC" w:rsidR="00591C5D" w:rsidRDefault="00591C5D" w:rsidP="00BF41DF">
            <w:pPr>
              <w:spacing w:after="5" w:line="248" w:lineRule="auto"/>
              <w:ind w:firstLine="0"/>
              <w:jc w:val="left"/>
            </w:pPr>
            <w:r>
              <w:t>Šviesolaidinio kabelio sujungimo mova</w:t>
            </w:r>
          </w:p>
        </w:tc>
        <w:tc>
          <w:tcPr>
            <w:tcW w:w="828" w:type="dxa"/>
          </w:tcPr>
          <w:p w14:paraId="12A72F24" w14:textId="6EDCF4DF" w:rsidR="00591C5D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 1.</w:t>
            </w:r>
            <w:r w:rsidR="00963D68">
              <w:rPr>
                <w:rFonts w:cs="Arial"/>
              </w:rPr>
              <w:t>6</w:t>
            </w:r>
          </w:p>
        </w:tc>
        <w:tc>
          <w:tcPr>
            <w:tcW w:w="946" w:type="dxa"/>
          </w:tcPr>
          <w:p w14:paraId="32C845A1" w14:textId="74FD422F" w:rsidR="00591C5D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919" w:type="dxa"/>
          </w:tcPr>
          <w:p w14:paraId="48240B41" w14:textId="1C615E4F" w:rsidR="00591C5D" w:rsidRDefault="00221F0B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971" w:type="dxa"/>
          </w:tcPr>
          <w:p w14:paraId="29D08752" w14:textId="77777777" w:rsidR="00591C5D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E2CEF" w14:paraId="204FC7CE" w14:textId="77777777" w:rsidTr="00BF41DF">
        <w:tc>
          <w:tcPr>
            <w:tcW w:w="1079" w:type="dxa"/>
          </w:tcPr>
          <w:p w14:paraId="123BEB2B" w14:textId="33FDFFFF" w:rsidR="002E2CEF" w:rsidRDefault="002E2CEF" w:rsidP="004A018E">
            <w:pPr>
              <w:spacing w:after="5" w:line="248" w:lineRule="auto"/>
              <w:ind w:firstLine="0"/>
            </w:pPr>
            <w:r>
              <w:t>7.</w:t>
            </w:r>
          </w:p>
        </w:tc>
        <w:tc>
          <w:tcPr>
            <w:tcW w:w="3568" w:type="dxa"/>
          </w:tcPr>
          <w:p w14:paraId="1FB98393" w14:textId="169CDB03" w:rsidR="002E2CEF" w:rsidRDefault="002E2CEF" w:rsidP="00BF41DF">
            <w:pPr>
              <w:spacing w:after="5" w:line="248" w:lineRule="auto"/>
              <w:ind w:firstLine="0"/>
              <w:jc w:val="left"/>
            </w:pPr>
            <w:r>
              <w:t>Signalinė</w:t>
            </w:r>
            <w:r w:rsidR="00EB0E7D">
              <w:t xml:space="preserve"> </w:t>
            </w:r>
            <w:r w:rsidR="00EB0E7D">
              <w:t>(įspėjamoji)</w:t>
            </w:r>
            <w:r>
              <w:t xml:space="preserve"> juosta</w:t>
            </w:r>
            <w:r w:rsidR="00EB0E7D">
              <w:t xml:space="preserve"> </w:t>
            </w:r>
          </w:p>
        </w:tc>
        <w:tc>
          <w:tcPr>
            <w:tcW w:w="828" w:type="dxa"/>
          </w:tcPr>
          <w:p w14:paraId="2AF965A9" w14:textId="1BBED0D4" w:rsidR="002E2CEF" w:rsidRDefault="00EB0E7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TS2</w:t>
            </w:r>
          </w:p>
        </w:tc>
        <w:tc>
          <w:tcPr>
            <w:tcW w:w="946" w:type="dxa"/>
          </w:tcPr>
          <w:p w14:paraId="3CBDD445" w14:textId="18069695" w:rsidR="002E2CEF" w:rsidRDefault="002E2CEF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19" w:type="dxa"/>
          </w:tcPr>
          <w:p w14:paraId="598526AB" w14:textId="26741233" w:rsidR="002E2CEF" w:rsidRDefault="002E2CEF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971" w:type="dxa"/>
          </w:tcPr>
          <w:p w14:paraId="64295286" w14:textId="77777777" w:rsidR="002E2CEF" w:rsidRDefault="002E2CEF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E69CD" w14:paraId="7AC7EEF2" w14:textId="77777777" w:rsidTr="00001D8E">
        <w:tc>
          <w:tcPr>
            <w:tcW w:w="9311" w:type="dxa"/>
            <w:gridSpan w:val="6"/>
          </w:tcPr>
          <w:p w14:paraId="77BF23A8" w14:textId="5FCC6833" w:rsidR="00FE69CD" w:rsidRPr="00BF41DF" w:rsidRDefault="00FE69CD" w:rsidP="00001D8E">
            <w:pPr>
              <w:spacing w:after="5" w:line="248" w:lineRule="auto"/>
              <w:ind w:firstLine="0"/>
              <w:rPr>
                <w:rFonts w:cs="Arial"/>
                <w:szCs w:val="20"/>
              </w:rPr>
            </w:pPr>
            <w:r w:rsidRPr="00E97BCC">
              <w:rPr>
                <w:rFonts w:eastAsia="Arial" w:cs="Arial"/>
                <w:b/>
                <w:color w:val="000000"/>
                <w:kern w:val="2"/>
                <w:sz w:val="24"/>
                <w:lang w:eastAsia="lt-LT"/>
                <w14:ligatures w14:val="standardContextual"/>
              </w:rPr>
              <w:tab/>
            </w:r>
            <w:r w:rsidRPr="00BF41DF">
              <w:rPr>
                <w:rFonts w:ascii="Calibri" w:eastAsia="Calibri" w:hAnsi="Calibri" w:cs="Calibri"/>
                <w:color w:val="000000"/>
                <w:kern w:val="2"/>
                <w:szCs w:val="20"/>
                <w:lang w:eastAsia="lt-LT"/>
                <w14:ligatures w14:val="standardContextual"/>
              </w:rPr>
              <w:t xml:space="preserve">MONTAVIMO DARBAI </w:t>
            </w:r>
          </w:p>
        </w:tc>
      </w:tr>
      <w:tr w:rsidR="00591C5D" w14:paraId="600137C7" w14:textId="77777777" w:rsidTr="00BF41DF">
        <w:tc>
          <w:tcPr>
            <w:tcW w:w="1079" w:type="dxa"/>
          </w:tcPr>
          <w:p w14:paraId="26614D1B" w14:textId="75AC4384" w:rsidR="00591C5D" w:rsidRDefault="002E2CEF" w:rsidP="004A018E">
            <w:pPr>
              <w:spacing w:after="5" w:line="248" w:lineRule="auto"/>
              <w:ind w:firstLine="0"/>
            </w:pPr>
            <w:r>
              <w:t>1</w:t>
            </w:r>
            <w:r w:rsidR="00FE69CD">
              <w:t>.</w:t>
            </w:r>
          </w:p>
        </w:tc>
        <w:tc>
          <w:tcPr>
            <w:tcW w:w="3568" w:type="dxa"/>
          </w:tcPr>
          <w:p w14:paraId="7DD7BD87" w14:textId="1B9BF2AB" w:rsidR="00591C5D" w:rsidRDefault="00FE69CD" w:rsidP="00BF41DF">
            <w:pPr>
              <w:spacing w:after="5" w:line="248" w:lineRule="auto"/>
              <w:ind w:firstLine="0"/>
              <w:jc w:val="left"/>
            </w:pPr>
            <w:r>
              <w:t>Tranšėjos atkasimas/užkasimas</w:t>
            </w:r>
          </w:p>
        </w:tc>
        <w:tc>
          <w:tcPr>
            <w:tcW w:w="828" w:type="dxa"/>
          </w:tcPr>
          <w:p w14:paraId="588ED123" w14:textId="00BD9296" w:rsidR="00591C5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TS </w:t>
            </w:r>
            <w:r w:rsidR="00963D68">
              <w:rPr>
                <w:rFonts w:cs="Arial"/>
              </w:rPr>
              <w:t>2</w:t>
            </w:r>
          </w:p>
        </w:tc>
        <w:tc>
          <w:tcPr>
            <w:tcW w:w="946" w:type="dxa"/>
          </w:tcPr>
          <w:p w14:paraId="79FA1789" w14:textId="507DF510" w:rsidR="00591C5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19" w:type="dxa"/>
          </w:tcPr>
          <w:p w14:paraId="0A65CB39" w14:textId="0F8EF69E" w:rsidR="00591C5D" w:rsidRDefault="00221F0B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570</w:t>
            </w:r>
          </w:p>
        </w:tc>
        <w:tc>
          <w:tcPr>
            <w:tcW w:w="1971" w:type="dxa"/>
          </w:tcPr>
          <w:p w14:paraId="7E320546" w14:textId="77777777" w:rsidR="00591C5D" w:rsidRDefault="00591C5D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E69CD" w14:paraId="2EAA36A1" w14:textId="77777777" w:rsidTr="00BF41DF">
        <w:tc>
          <w:tcPr>
            <w:tcW w:w="1079" w:type="dxa"/>
          </w:tcPr>
          <w:p w14:paraId="0F6E9B3D" w14:textId="5F2178C8" w:rsidR="00FE69CD" w:rsidRDefault="002E2CEF" w:rsidP="004A018E">
            <w:pPr>
              <w:spacing w:after="5" w:line="248" w:lineRule="auto"/>
              <w:ind w:firstLine="0"/>
            </w:pPr>
            <w:r>
              <w:t>2</w:t>
            </w:r>
            <w:r w:rsidR="00FE69CD">
              <w:t>.</w:t>
            </w:r>
          </w:p>
        </w:tc>
        <w:tc>
          <w:tcPr>
            <w:tcW w:w="3568" w:type="dxa"/>
          </w:tcPr>
          <w:p w14:paraId="214626DD" w14:textId="1C2F9AD6" w:rsidR="00FE69CD" w:rsidRDefault="00FE69CD" w:rsidP="00BF41DF">
            <w:pPr>
              <w:spacing w:after="5" w:line="248" w:lineRule="auto"/>
              <w:ind w:firstLine="0"/>
              <w:jc w:val="left"/>
            </w:pPr>
            <w:r w:rsidRPr="00FE69CD">
              <w:t>Vamzdžio d110 klojimas tranšėjoje</w:t>
            </w:r>
          </w:p>
        </w:tc>
        <w:tc>
          <w:tcPr>
            <w:tcW w:w="828" w:type="dxa"/>
          </w:tcPr>
          <w:p w14:paraId="1B4DAC80" w14:textId="39C303F8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TS </w:t>
            </w:r>
            <w:r w:rsidR="00963D68">
              <w:rPr>
                <w:rFonts w:cs="Arial"/>
              </w:rPr>
              <w:t>2</w:t>
            </w:r>
          </w:p>
        </w:tc>
        <w:tc>
          <w:tcPr>
            <w:tcW w:w="946" w:type="dxa"/>
          </w:tcPr>
          <w:p w14:paraId="0DDF7788" w14:textId="6F71690C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19" w:type="dxa"/>
          </w:tcPr>
          <w:p w14:paraId="50F94564" w14:textId="286DF067" w:rsidR="00FE69CD" w:rsidRDefault="00221F0B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1140</w:t>
            </w:r>
          </w:p>
        </w:tc>
        <w:tc>
          <w:tcPr>
            <w:tcW w:w="1971" w:type="dxa"/>
          </w:tcPr>
          <w:p w14:paraId="05E7F4E2" w14:textId="77777777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E69CD" w14:paraId="5ADBF259" w14:textId="77777777" w:rsidTr="00BF41DF">
        <w:tc>
          <w:tcPr>
            <w:tcW w:w="1079" w:type="dxa"/>
          </w:tcPr>
          <w:p w14:paraId="14FE8776" w14:textId="45968657" w:rsidR="00FE69CD" w:rsidRDefault="002E2CEF" w:rsidP="004A018E">
            <w:pPr>
              <w:spacing w:after="5" w:line="248" w:lineRule="auto"/>
              <w:ind w:firstLine="0"/>
            </w:pPr>
            <w:r>
              <w:t>3</w:t>
            </w:r>
            <w:r w:rsidR="00FE69CD">
              <w:t>.</w:t>
            </w:r>
          </w:p>
        </w:tc>
        <w:tc>
          <w:tcPr>
            <w:tcW w:w="3568" w:type="dxa"/>
          </w:tcPr>
          <w:p w14:paraId="039F6E3F" w14:textId="51BE4967" w:rsidR="00FE69CD" w:rsidRDefault="00FE69CD" w:rsidP="00BF41DF">
            <w:pPr>
              <w:spacing w:after="5" w:line="248" w:lineRule="auto"/>
              <w:ind w:firstLine="0"/>
              <w:jc w:val="left"/>
            </w:pPr>
            <w:r>
              <w:t>Esamo kabelio išvėrimas iš ryšių kanalizacijos</w:t>
            </w:r>
          </w:p>
        </w:tc>
        <w:tc>
          <w:tcPr>
            <w:tcW w:w="828" w:type="dxa"/>
          </w:tcPr>
          <w:p w14:paraId="16551917" w14:textId="3043B951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TS </w:t>
            </w:r>
            <w:r w:rsidR="00963D68">
              <w:rPr>
                <w:rFonts w:cs="Arial"/>
              </w:rPr>
              <w:t>2</w:t>
            </w:r>
          </w:p>
        </w:tc>
        <w:tc>
          <w:tcPr>
            <w:tcW w:w="946" w:type="dxa"/>
          </w:tcPr>
          <w:p w14:paraId="59B055A7" w14:textId="1D6BEAF8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19" w:type="dxa"/>
          </w:tcPr>
          <w:p w14:paraId="5CD2E0C0" w14:textId="4238E001" w:rsidR="00FE69CD" w:rsidRDefault="00221F0B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340</w:t>
            </w:r>
          </w:p>
        </w:tc>
        <w:tc>
          <w:tcPr>
            <w:tcW w:w="1971" w:type="dxa"/>
          </w:tcPr>
          <w:p w14:paraId="210513F9" w14:textId="77777777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E69CD" w14:paraId="32465D0E" w14:textId="77777777" w:rsidTr="00BF41DF">
        <w:tc>
          <w:tcPr>
            <w:tcW w:w="1079" w:type="dxa"/>
          </w:tcPr>
          <w:p w14:paraId="7908C072" w14:textId="0A3A89BE" w:rsidR="00FE69CD" w:rsidRDefault="002E2CEF" w:rsidP="004A018E">
            <w:pPr>
              <w:spacing w:after="5" w:line="248" w:lineRule="auto"/>
              <w:ind w:firstLine="0"/>
            </w:pPr>
            <w:r>
              <w:t>4</w:t>
            </w:r>
            <w:r w:rsidR="00FE69CD">
              <w:t>.</w:t>
            </w:r>
          </w:p>
        </w:tc>
        <w:tc>
          <w:tcPr>
            <w:tcW w:w="3568" w:type="dxa"/>
          </w:tcPr>
          <w:p w14:paraId="5FCBE14E" w14:textId="2A4B9EFC" w:rsidR="00FE69CD" w:rsidRDefault="00FE69CD" w:rsidP="00BF41DF">
            <w:pPr>
              <w:spacing w:after="5" w:line="248" w:lineRule="auto"/>
              <w:ind w:firstLine="0"/>
              <w:jc w:val="left"/>
            </w:pPr>
            <w:r>
              <w:t>Kabelio tiesimas ryšių kanalizacijoje</w:t>
            </w:r>
          </w:p>
        </w:tc>
        <w:tc>
          <w:tcPr>
            <w:tcW w:w="828" w:type="dxa"/>
          </w:tcPr>
          <w:p w14:paraId="2B8F4BF9" w14:textId="29A6483C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TS </w:t>
            </w:r>
            <w:r w:rsidR="00963D68">
              <w:rPr>
                <w:rFonts w:cs="Arial"/>
              </w:rPr>
              <w:t>2</w:t>
            </w:r>
          </w:p>
        </w:tc>
        <w:tc>
          <w:tcPr>
            <w:tcW w:w="946" w:type="dxa"/>
          </w:tcPr>
          <w:p w14:paraId="336252BE" w14:textId="11805EC1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19" w:type="dxa"/>
          </w:tcPr>
          <w:p w14:paraId="5E0D2135" w14:textId="6A95456E" w:rsidR="00FE69CD" w:rsidRDefault="00221F0B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830</w:t>
            </w:r>
          </w:p>
        </w:tc>
        <w:tc>
          <w:tcPr>
            <w:tcW w:w="1971" w:type="dxa"/>
          </w:tcPr>
          <w:p w14:paraId="38BFD475" w14:textId="77777777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E69CD" w14:paraId="198C3D41" w14:textId="77777777" w:rsidTr="00BF41DF">
        <w:tc>
          <w:tcPr>
            <w:tcW w:w="1079" w:type="dxa"/>
          </w:tcPr>
          <w:p w14:paraId="49FA90E4" w14:textId="0DFC330D" w:rsidR="00FE69CD" w:rsidRDefault="002E2CEF" w:rsidP="004A018E">
            <w:pPr>
              <w:spacing w:after="5" w:line="248" w:lineRule="auto"/>
              <w:ind w:firstLine="0"/>
            </w:pPr>
            <w:r>
              <w:t>5</w:t>
            </w:r>
            <w:r w:rsidR="00FE69CD">
              <w:t>.</w:t>
            </w:r>
          </w:p>
        </w:tc>
        <w:tc>
          <w:tcPr>
            <w:tcW w:w="3568" w:type="dxa"/>
          </w:tcPr>
          <w:p w14:paraId="2C9567DA" w14:textId="4A5A0F71" w:rsidR="00FE69CD" w:rsidRDefault="00FE69CD" w:rsidP="00BF41DF">
            <w:pPr>
              <w:spacing w:after="5" w:line="248" w:lineRule="auto"/>
              <w:ind w:firstLine="0"/>
              <w:jc w:val="left"/>
            </w:pPr>
            <w:r w:rsidRPr="00FE69CD">
              <w:t>Šviesolaidinio kabelio jungiamosios movos permontavimas su skaidulų virinimo darbais</w:t>
            </w:r>
          </w:p>
        </w:tc>
        <w:tc>
          <w:tcPr>
            <w:tcW w:w="828" w:type="dxa"/>
          </w:tcPr>
          <w:p w14:paraId="7ABDD4AF" w14:textId="724F5546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TS </w:t>
            </w:r>
            <w:r w:rsidR="00963D68">
              <w:rPr>
                <w:rFonts w:cs="Arial"/>
              </w:rPr>
              <w:t>2</w:t>
            </w:r>
          </w:p>
        </w:tc>
        <w:tc>
          <w:tcPr>
            <w:tcW w:w="946" w:type="dxa"/>
          </w:tcPr>
          <w:p w14:paraId="5F952A25" w14:textId="03AB1454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919" w:type="dxa"/>
          </w:tcPr>
          <w:p w14:paraId="787EAEEC" w14:textId="3BBF9857" w:rsidR="00FE69CD" w:rsidRDefault="009522AF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971" w:type="dxa"/>
          </w:tcPr>
          <w:p w14:paraId="2F0979A3" w14:textId="77777777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E69CD" w14:paraId="599F87D8" w14:textId="77777777" w:rsidTr="00BF41DF">
        <w:tc>
          <w:tcPr>
            <w:tcW w:w="1079" w:type="dxa"/>
          </w:tcPr>
          <w:p w14:paraId="7A306341" w14:textId="575F5310" w:rsidR="00FE69CD" w:rsidRDefault="002E2CEF" w:rsidP="004A018E">
            <w:pPr>
              <w:spacing w:after="5" w:line="248" w:lineRule="auto"/>
              <w:ind w:firstLine="0"/>
            </w:pPr>
            <w:r>
              <w:t>6</w:t>
            </w:r>
            <w:r w:rsidR="00FE69CD">
              <w:t>.</w:t>
            </w:r>
          </w:p>
        </w:tc>
        <w:tc>
          <w:tcPr>
            <w:tcW w:w="3568" w:type="dxa"/>
          </w:tcPr>
          <w:p w14:paraId="2D5CBD22" w14:textId="47550B15" w:rsidR="00FE69CD" w:rsidRPr="00FE69CD" w:rsidRDefault="00FE69CD" w:rsidP="00BF41DF">
            <w:pPr>
              <w:spacing w:after="5" w:line="248" w:lineRule="auto"/>
              <w:ind w:firstLine="0"/>
              <w:jc w:val="left"/>
            </w:pPr>
            <w:r w:rsidRPr="00FE69CD">
              <w:t xml:space="preserve">Ryšio šulinio su dangčiu montavimas  </w:t>
            </w:r>
          </w:p>
        </w:tc>
        <w:tc>
          <w:tcPr>
            <w:tcW w:w="828" w:type="dxa"/>
          </w:tcPr>
          <w:p w14:paraId="59D09964" w14:textId="38570D44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TS </w:t>
            </w:r>
            <w:r w:rsidR="00963D68">
              <w:rPr>
                <w:rFonts w:cs="Arial"/>
              </w:rPr>
              <w:t>2</w:t>
            </w:r>
          </w:p>
        </w:tc>
        <w:tc>
          <w:tcPr>
            <w:tcW w:w="946" w:type="dxa"/>
          </w:tcPr>
          <w:p w14:paraId="32997B94" w14:textId="6A8795C2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Kompl.</w:t>
            </w:r>
          </w:p>
        </w:tc>
        <w:tc>
          <w:tcPr>
            <w:tcW w:w="919" w:type="dxa"/>
          </w:tcPr>
          <w:p w14:paraId="4526A5F8" w14:textId="6E8914CE" w:rsidR="00FE69CD" w:rsidRDefault="00FE69CD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971" w:type="dxa"/>
          </w:tcPr>
          <w:p w14:paraId="76BA06B0" w14:textId="77777777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E69CD" w14:paraId="1152DDFD" w14:textId="77777777" w:rsidTr="00BF41DF">
        <w:tc>
          <w:tcPr>
            <w:tcW w:w="1079" w:type="dxa"/>
          </w:tcPr>
          <w:p w14:paraId="6A2BBBA5" w14:textId="1951500B" w:rsidR="00FE69CD" w:rsidRDefault="002E2CEF" w:rsidP="004A018E">
            <w:pPr>
              <w:spacing w:after="5" w:line="248" w:lineRule="auto"/>
              <w:ind w:firstLine="0"/>
            </w:pPr>
            <w:r>
              <w:t>7</w:t>
            </w:r>
            <w:r w:rsidR="009522AF">
              <w:t>.</w:t>
            </w:r>
          </w:p>
        </w:tc>
        <w:tc>
          <w:tcPr>
            <w:tcW w:w="3568" w:type="dxa"/>
          </w:tcPr>
          <w:p w14:paraId="2ACAABC5" w14:textId="3DC5AE0F" w:rsidR="00FE69CD" w:rsidRPr="00FE69CD" w:rsidRDefault="009522AF" w:rsidP="00BF41DF">
            <w:pPr>
              <w:spacing w:after="5" w:line="248" w:lineRule="auto"/>
              <w:ind w:firstLine="0"/>
              <w:jc w:val="left"/>
            </w:pPr>
            <w:r w:rsidRPr="009522AF">
              <w:t>Angų kirtimas/užtaisymas šulinyje/pamate</w:t>
            </w:r>
          </w:p>
        </w:tc>
        <w:tc>
          <w:tcPr>
            <w:tcW w:w="828" w:type="dxa"/>
          </w:tcPr>
          <w:p w14:paraId="3C2C5D96" w14:textId="4ABEC0B7" w:rsidR="00FE69CD" w:rsidRDefault="009522AF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TS </w:t>
            </w:r>
            <w:r w:rsidR="00963D68">
              <w:rPr>
                <w:rFonts w:cs="Arial"/>
              </w:rPr>
              <w:t>2</w:t>
            </w:r>
          </w:p>
        </w:tc>
        <w:tc>
          <w:tcPr>
            <w:tcW w:w="946" w:type="dxa"/>
          </w:tcPr>
          <w:p w14:paraId="0D0F261A" w14:textId="4025F515" w:rsidR="00FE69CD" w:rsidRDefault="009522AF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919" w:type="dxa"/>
          </w:tcPr>
          <w:p w14:paraId="1935686C" w14:textId="6562EBFF" w:rsidR="00FE69CD" w:rsidRDefault="009522AF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971" w:type="dxa"/>
          </w:tcPr>
          <w:p w14:paraId="30F3BAD2" w14:textId="77777777" w:rsidR="00FE69CD" w:rsidRDefault="00FE69CD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E2CEF" w14:paraId="0AB801EA" w14:textId="77777777" w:rsidTr="00BF41DF">
        <w:tc>
          <w:tcPr>
            <w:tcW w:w="1079" w:type="dxa"/>
          </w:tcPr>
          <w:p w14:paraId="1B190B3C" w14:textId="5F786B45" w:rsidR="002E2CEF" w:rsidRDefault="002E2CEF" w:rsidP="004A018E">
            <w:pPr>
              <w:spacing w:after="5" w:line="248" w:lineRule="auto"/>
              <w:ind w:firstLine="0"/>
            </w:pPr>
            <w:r>
              <w:t>8</w:t>
            </w:r>
          </w:p>
        </w:tc>
        <w:tc>
          <w:tcPr>
            <w:tcW w:w="3568" w:type="dxa"/>
          </w:tcPr>
          <w:p w14:paraId="2AD0B9DD" w14:textId="7A4878E0" w:rsidR="002E2CEF" w:rsidRPr="009522AF" w:rsidRDefault="002E2CEF" w:rsidP="00BF41DF">
            <w:pPr>
              <w:spacing w:after="5" w:line="248" w:lineRule="auto"/>
              <w:ind w:firstLine="0"/>
              <w:jc w:val="left"/>
            </w:pPr>
            <w:r>
              <w:t>Signalinės</w:t>
            </w:r>
            <w:r w:rsidR="00EB0E7D">
              <w:t xml:space="preserve"> (</w:t>
            </w:r>
            <w:proofErr w:type="spellStart"/>
            <w:r w:rsidR="00EB0E7D">
              <w:t>įspėjamuosios</w:t>
            </w:r>
            <w:proofErr w:type="spellEnd"/>
            <w:r w:rsidR="00EB0E7D">
              <w:t>)</w:t>
            </w:r>
            <w:r>
              <w:t xml:space="preserve"> juostos klojimas</w:t>
            </w:r>
          </w:p>
        </w:tc>
        <w:tc>
          <w:tcPr>
            <w:tcW w:w="828" w:type="dxa"/>
          </w:tcPr>
          <w:p w14:paraId="24772E8D" w14:textId="5D6AF5F3" w:rsidR="002E2CEF" w:rsidRDefault="00EB0E7D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TS2</w:t>
            </w:r>
          </w:p>
        </w:tc>
        <w:tc>
          <w:tcPr>
            <w:tcW w:w="946" w:type="dxa"/>
          </w:tcPr>
          <w:p w14:paraId="0B4193D8" w14:textId="23B7E201" w:rsidR="002E2CEF" w:rsidRDefault="002E2CEF" w:rsidP="004A018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19" w:type="dxa"/>
          </w:tcPr>
          <w:p w14:paraId="6DD176EB" w14:textId="76D8312B" w:rsidR="002E2CEF" w:rsidRDefault="002E2CEF" w:rsidP="00D40048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971" w:type="dxa"/>
          </w:tcPr>
          <w:p w14:paraId="17CC1115" w14:textId="77777777" w:rsidR="002E2CEF" w:rsidRDefault="002E2CEF" w:rsidP="004A018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</w:tbl>
    <w:p w14:paraId="1BE3BDD4" w14:textId="6C76929F" w:rsidR="00E97BCC" w:rsidRDefault="00E97BCC" w:rsidP="00BF41DF">
      <w:pPr>
        <w:spacing w:after="5" w:line="248" w:lineRule="auto"/>
        <w:ind w:firstLine="0"/>
        <w:rPr>
          <w:rFonts w:cs="Arial"/>
        </w:rPr>
      </w:pPr>
    </w:p>
    <w:p w14:paraId="002A5D5C" w14:textId="77777777" w:rsidR="00E97BCC" w:rsidRDefault="00E97BCC" w:rsidP="00BF41DF">
      <w:pPr>
        <w:spacing w:after="5" w:line="248" w:lineRule="auto"/>
        <w:ind w:firstLine="0"/>
        <w:rPr>
          <w:rFonts w:cs="Arial"/>
        </w:rPr>
        <w:sectPr w:rsidR="00E97BCC" w:rsidSect="00DF07F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680" w:bottom="680" w:left="1134" w:header="567" w:footer="284" w:gutter="0"/>
          <w:pgNumType w:start="1"/>
          <w:cols w:space="1296"/>
          <w:titlePg/>
          <w:docGrid w:linePitch="299"/>
        </w:sectPr>
      </w:pPr>
    </w:p>
    <w:p w14:paraId="7721B589" w14:textId="77777777" w:rsidR="00BF0ADF" w:rsidRPr="004A018E" w:rsidRDefault="00BF0ADF" w:rsidP="00E9475C">
      <w:pPr>
        <w:suppressAutoHyphens w:val="0"/>
        <w:autoSpaceDN/>
        <w:spacing w:before="0" w:after="0"/>
        <w:ind w:right="-2" w:firstLine="0"/>
        <w:textAlignment w:val="auto"/>
        <w:rPr>
          <w:rFonts w:cs="Arial"/>
          <w:b/>
          <w:bCs/>
          <w:caps/>
          <w:sz w:val="40"/>
          <w:szCs w:val="40"/>
        </w:rPr>
      </w:pPr>
    </w:p>
    <w:sectPr w:rsidR="00BF0ADF" w:rsidRPr="004A018E" w:rsidSect="000556BE">
      <w:headerReference w:type="first" r:id="rId15"/>
      <w:footerReference w:type="first" r:id="rId16"/>
      <w:pgSz w:w="11906" w:h="16838" w:code="9"/>
      <w:pgMar w:top="2268" w:right="991" w:bottom="680" w:left="1134" w:header="567" w:footer="284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641DF" w14:textId="77777777" w:rsidR="00CD4E85" w:rsidRDefault="00CD4E85">
      <w:r>
        <w:separator/>
      </w:r>
    </w:p>
  </w:endnote>
  <w:endnote w:type="continuationSeparator" w:id="0">
    <w:p w14:paraId="2471E0B9" w14:textId="77777777" w:rsidR="00CD4E85" w:rsidRDefault="00CD4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Pro-Regular">
    <w:altName w:val="Times New Roman"/>
    <w:panose1 w:val="020B0503030403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top w:w="55" w:type="dxa"/>
        <w:bottom w:w="55" w:type="dxa"/>
      </w:tblCellMar>
      <w:tblLook w:val="0000" w:firstRow="0" w:lastRow="0" w:firstColumn="0" w:lastColumn="0" w:noHBand="0" w:noVBand="0"/>
    </w:tblPr>
    <w:tblGrid>
      <w:gridCol w:w="2891"/>
      <w:gridCol w:w="714"/>
      <w:gridCol w:w="850"/>
      <w:gridCol w:w="716"/>
    </w:tblGrid>
    <w:tr w:rsidR="00282ADA" w:rsidRPr="00EC1249" w14:paraId="0D0D7476" w14:textId="77777777" w:rsidTr="004E7910">
      <w:trPr>
        <w:jc w:val="right"/>
      </w:trPr>
      <w:tc>
        <w:tcPr>
          <w:tcW w:w="2891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751C619" w14:textId="465C5973" w:rsidR="00282ADA" w:rsidRPr="00EC1249" w:rsidRDefault="001A49D1" w:rsidP="00315B9B">
          <w:pPr>
            <w:pStyle w:val="Lenteles"/>
            <w:rPr>
              <w:sz w:val="16"/>
            </w:rPr>
          </w:pPr>
          <w:r>
            <w:fldChar w:fldCharType="begin"/>
          </w:r>
          <w:r>
            <w:instrText xml:space="preserve"> DOCPROPERTY  "Projekto numeris"  \* MERGEFORMAT </w:instrText>
          </w:r>
          <w:r>
            <w:fldChar w:fldCharType="separate"/>
          </w:r>
          <w:r w:rsidR="00D40048" w:rsidRPr="00D40048">
            <w:rPr>
              <w:sz w:val="16"/>
              <w:szCs w:val="12"/>
            </w:rPr>
            <w:t>2L202405</w:t>
          </w:r>
          <w:r>
            <w:rPr>
              <w:sz w:val="16"/>
              <w:szCs w:val="12"/>
            </w:rPr>
            <w:fldChar w:fldCharType="end"/>
          </w:r>
          <w:r w:rsidR="00282ADA" w:rsidRPr="007A0241">
            <w:rPr>
              <w:sz w:val="16"/>
              <w:szCs w:val="12"/>
            </w:rPr>
            <w:t>-</w:t>
          </w:r>
          <w:r w:rsidR="00357BDE">
            <w:rPr>
              <w:sz w:val="16"/>
              <w:szCs w:val="12"/>
            </w:rPr>
            <w:t>TDP-</w:t>
          </w:r>
          <w:r w:rsidR="00E97BCC">
            <w:rPr>
              <w:sz w:val="16"/>
              <w:szCs w:val="12"/>
            </w:rPr>
            <w:t>LER</w:t>
          </w:r>
          <w:r w:rsidR="00282ADA" w:rsidRPr="007A0241">
            <w:rPr>
              <w:sz w:val="16"/>
              <w:szCs w:val="12"/>
            </w:rPr>
            <w:t>-</w:t>
          </w:r>
          <w:r w:rsidR="00E97BCC">
            <w:rPr>
              <w:sz w:val="16"/>
              <w:szCs w:val="12"/>
            </w:rPr>
            <w:t>SŽ</w:t>
          </w:r>
        </w:p>
      </w:tc>
      <w:tc>
        <w:tcPr>
          <w:tcW w:w="714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7297D69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Lapas</w:t>
          </w:r>
        </w:p>
      </w:tc>
      <w:tc>
        <w:tcPr>
          <w:tcW w:w="85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5DBCCDD4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Lapų</w:t>
          </w:r>
        </w:p>
      </w:tc>
      <w:tc>
        <w:tcPr>
          <w:tcW w:w="716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F31300F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Laida</w:t>
          </w:r>
        </w:p>
      </w:tc>
    </w:tr>
    <w:tr w:rsidR="00282ADA" w:rsidRPr="00EC1249" w14:paraId="5EF5BE85" w14:textId="77777777" w:rsidTr="004E7910">
      <w:trPr>
        <w:jc w:val="right"/>
      </w:trPr>
      <w:tc>
        <w:tcPr>
          <w:tcW w:w="2891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8399182" w14:textId="77777777" w:rsidR="00282ADA" w:rsidRPr="00EC1249" w:rsidRDefault="00282ADA" w:rsidP="00315B9B">
          <w:pPr>
            <w:pStyle w:val="Lenteles"/>
            <w:rPr>
              <w:sz w:val="16"/>
            </w:rPr>
          </w:pPr>
        </w:p>
      </w:tc>
      <w:tc>
        <w:tcPr>
          <w:tcW w:w="71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38FFC5F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fldChar w:fldCharType="begin"/>
          </w:r>
          <w:r w:rsidRPr="00EC1249">
            <w:rPr>
              <w:sz w:val="16"/>
            </w:rPr>
            <w:instrText xml:space="preserve"> PAGE \*Arabic </w:instrText>
          </w:r>
          <w:r w:rsidRPr="00EC1249">
            <w:rPr>
              <w:sz w:val="16"/>
            </w:rPr>
            <w:fldChar w:fldCharType="separate"/>
          </w:r>
          <w:r w:rsidR="00B150AD">
            <w:rPr>
              <w:noProof/>
              <w:sz w:val="16"/>
            </w:rPr>
            <w:t>2</w:t>
          </w:r>
          <w:r w:rsidRPr="00EC1249">
            <w:rPr>
              <w:sz w:val="16"/>
            </w:rPr>
            <w:fldChar w:fldCharType="end"/>
          </w:r>
        </w:p>
      </w:tc>
      <w:tc>
        <w:tcPr>
          <w:tcW w:w="85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5D1A1AD" w14:textId="70108765" w:rsidR="00282ADA" w:rsidRPr="00EC1249" w:rsidRDefault="00BF41DF" w:rsidP="00315B9B">
          <w:pPr>
            <w:pStyle w:val="Lenteles"/>
            <w:rPr>
              <w:sz w:val="16"/>
            </w:rPr>
          </w:pPr>
          <w:fldSimple w:instr=" SECTIONPAGES   \* MERGEFORMAT ">
            <w:r w:rsidRPr="00BF41DF">
              <w:rPr>
                <w:noProof/>
                <w:sz w:val="16"/>
              </w:rPr>
              <w:t>2</w:t>
            </w:r>
          </w:fldSimple>
        </w:p>
      </w:tc>
      <w:tc>
        <w:tcPr>
          <w:tcW w:w="716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6344988" w14:textId="3FB77D73" w:rsidR="00282ADA" w:rsidRPr="00EC1249" w:rsidRDefault="00D40048" w:rsidP="00315B9B">
          <w:pPr>
            <w:pStyle w:val="Lenteles"/>
            <w:rPr>
              <w:sz w:val="16"/>
            </w:rPr>
          </w:pPr>
          <w:fldSimple w:instr=" DOCPROPERTY  Laida  \* MERGEFORMAT ">
            <w:r w:rsidRPr="00D40048">
              <w:rPr>
                <w:sz w:val="16"/>
                <w:szCs w:val="12"/>
              </w:rPr>
              <w:t>0</w:t>
            </w:r>
          </w:fldSimple>
        </w:p>
      </w:tc>
    </w:tr>
  </w:tbl>
  <w:p w14:paraId="149AE589" w14:textId="77777777" w:rsidR="00282ADA" w:rsidRPr="00366042" w:rsidRDefault="00282ADA" w:rsidP="00AA5354">
    <w:pPr>
      <w:pStyle w:val="Footer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879"/>
      <w:gridCol w:w="1468"/>
      <w:gridCol w:w="3259"/>
      <w:gridCol w:w="692"/>
      <w:gridCol w:w="726"/>
    </w:tblGrid>
    <w:tr w:rsidR="009F146C" w14:paraId="57E74726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2B157DB2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0</w:t>
          </w:r>
        </w:p>
      </w:tc>
      <w:tc>
        <w:tcPr>
          <w:tcW w:w="4559" w:type="dxa"/>
          <w:gridSpan w:val="4"/>
          <w:vAlign w:val="center"/>
        </w:tcPr>
        <w:p w14:paraId="7283E28A" w14:textId="42AD1B5D" w:rsidR="009F146C" w:rsidRPr="009F146C" w:rsidRDefault="00F82F43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202</w:t>
          </w:r>
          <w:r w:rsidR="004A018E">
            <w:rPr>
              <w:sz w:val="16"/>
              <w:szCs w:val="16"/>
            </w:rPr>
            <w:t>6</w:t>
          </w:r>
          <w:r>
            <w:rPr>
              <w:sz w:val="16"/>
              <w:szCs w:val="16"/>
            </w:rPr>
            <w:t xml:space="preserve"> 0</w:t>
          </w:r>
          <w:r w:rsidR="004A018E">
            <w:rPr>
              <w:sz w:val="16"/>
              <w:szCs w:val="16"/>
            </w:rPr>
            <w:t>3</w:t>
          </w:r>
          <w:r>
            <w:rPr>
              <w:sz w:val="16"/>
              <w:szCs w:val="16"/>
            </w:rPr>
            <w:t xml:space="preserve"> </w:t>
          </w:r>
          <w:r w:rsidR="00BF41DF">
            <w:rPr>
              <w:sz w:val="16"/>
              <w:szCs w:val="16"/>
            </w:rPr>
            <w:t>10</w:t>
          </w:r>
        </w:p>
      </w:tc>
      <w:tc>
        <w:tcPr>
          <w:tcW w:w="4677" w:type="dxa"/>
          <w:gridSpan w:val="3"/>
          <w:vAlign w:val="center"/>
        </w:tcPr>
        <w:p w14:paraId="4896AFE9" w14:textId="19287D85" w:rsidR="009F146C" w:rsidRPr="009F146C" w:rsidRDefault="00AC26F4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Techninis darbo projektas</w:t>
          </w:r>
        </w:p>
      </w:tc>
    </w:tr>
    <w:tr w:rsidR="009F146C" w14:paraId="20EE387E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5EA15DE9" w14:textId="32AFA6E2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LAIDA</w:t>
          </w:r>
        </w:p>
      </w:tc>
      <w:tc>
        <w:tcPr>
          <w:tcW w:w="4559" w:type="dxa"/>
          <w:gridSpan w:val="4"/>
          <w:vAlign w:val="center"/>
        </w:tcPr>
        <w:p w14:paraId="6F9C9D11" w14:textId="2AE71855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664284D1" w14:textId="7385BEA7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LAIDOS STATUSAS, KEITIMO PRIEŽASTIS</w:t>
          </w:r>
        </w:p>
      </w:tc>
    </w:tr>
    <w:tr w:rsidR="009F146C" w14:paraId="5673F679" w14:textId="77777777" w:rsidTr="009F146C">
      <w:trPr>
        <w:trHeight w:val="842"/>
        <w:jc w:val="center"/>
      </w:trPr>
      <w:tc>
        <w:tcPr>
          <w:tcW w:w="965" w:type="dxa"/>
          <w:vAlign w:val="center"/>
        </w:tcPr>
        <w:p w14:paraId="6DFA0932" w14:textId="3994D0B8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2C3FB1AF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40" w:after="0" w:line="276" w:lineRule="auto"/>
            <w:ind w:firstLine="0"/>
            <w:jc w:val="center"/>
            <w:rPr>
              <w:rFonts w:eastAsia="Arial"/>
              <w:color w:val="FF0000"/>
              <w:sz w:val="16"/>
              <w:szCs w:val="16"/>
            </w:rPr>
          </w:pPr>
          <w:r w:rsidRPr="00F97A5B">
            <w:rPr>
              <w:noProof/>
            </w:rPr>
            <w:drawing>
              <wp:anchor distT="0" distB="0" distL="114300" distR="114300" simplePos="0" relativeHeight="251656704" behindDoc="1" locked="0" layoutInCell="1" allowOverlap="1" wp14:anchorId="2B8AE85D" wp14:editId="0B010018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1077266244" name="Picture 1077266244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2"/>
          <w:tcBorders>
            <w:left w:val="nil"/>
          </w:tcBorders>
          <w:vAlign w:val="center"/>
        </w:tcPr>
        <w:p w14:paraId="6BA28C2A" w14:textId="52A5B677" w:rsidR="00784CB9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4"/>
              <w:szCs w:val="14"/>
            </w:rPr>
          </w:pPr>
          <w:r>
            <w:rPr>
              <w:rFonts w:eastAsia="Arial"/>
              <w:color w:val="000000"/>
              <w:sz w:val="14"/>
              <w:szCs w:val="14"/>
            </w:rPr>
            <w:t xml:space="preserve">UAB „2L </w:t>
          </w:r>
          <w:proofErr w:type="spellStart"/>
          <w:r>
            <w:rPr>
              <w:rFonts w:eastAsia="Arial"/>
              <w:color w:val="000000"/>
              <w:sz w:val="14"/>
              <w:szCs w:val="14"/>
            </w:rPr>
            <w:t>Architects</w:t>
          </w:r>
          <w:proofErr w:type="spellEnd"/>
          <w:r>
            <w:rPr>
              <w:rFonts w:eastAsia="Arial"/>
              <w:color w:val="000000"/>
              <w:sz w:val="14"/>
              <w:szCs w:val="14"/>
            </w:rPr>
            <w:t xml:space="preserve">“ įm. k. 302825424; </w:t>
          </w:r>
        </w:p>
        <w:p w14:paraId="22905D6B" w14:textId="3EB2C7AA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4"/>
              <w:szCs w:val="14"/>
            </w:rPr>
          </w:pPr>
          <w:r>
            <w:rPr>
              <w:rFonts w:eastAsia="Arial"/>
              <w:color w:val="000000"/>
              <w:sz w:val="14"/>
              <w:szCs w:val="14"/>
            </w:rPr>
            <w:t>Adresas: Aludarių g.</w:t>
          </w:r>
          <w:r>
            <w:rPr>
              <w:rFonts w:eastAsia="Arial"/>
              <w:color w:val="000000"/>
              <w:sz w:val="14"/>
              <w:szCs w:val="14"/>
              <w:lang w:val="en-US"/>
            </w:rPr>
            <w:t>1</w:t>
          </w:r>
          <w:r>
            <w:rPr>
              <w:rFonts w:eastAsia="Arial"/>
              <w:color w:val="000000"/>
              <w:sz w:val="14"/>
              <w:szCs w:val="14"/>
            </w:rPr>
            <w:t xml:space="preserve">, Vilnius; </w:t>
          </w:r>
          <w:r>
            <w:rPr>
              <w:rFonts w:eastAsia="Arial"/>
              <w:color w:val="000000"/>
              <w:sz w:val="14"/>
              <w:szCs w:val="14"/>
            </w:rPr>
            <w:br/>
            <w:t>Tel.: +370 695 46 175;</w:t>
          </w:r>
          <w:r>
            <w:rPr>
              <w:rFonts w:eastAsia="Arial"/>
              <w:color w:val="000000"/>
              <w:sz w:val="14"/>
              <w:szCs w:val="14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2D77A0C8" w14:textId="49E03CD3" w:rsidR="00DD138E" w:rsidRPr="00DD138E" w:rsidRDefault="00DD138E" w:rsidP="00DD138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sz w:val="13"/>
              <w:szCs w:val="13"/>
            </w:rPr>
          </w:pPr>
          <w:r w:rsidRPr="00DD138E">
            <w:rPr>
              <w:sz w:val="13"/>
              <w:szCs w:val="13"/>
            </w:rPr>
            <w:t>STATINIO PROJEKTO PAVADINIMAS:</w:t>
          </w:r>
        </w:p>
        <w:p w14:paraId="4731C61B" w14:textId="77777777" w:rsidR="00DD138E" w:rsidRDefault="00DD138E" w:rsidP="00DD138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sz w:val="16"/>
              <w:szCs w:val="16"/>
            </w:rPr>
          </w:pPr>
        </w:p>
        <w:p w14:paraId="175C995B" w14:textId="40E5B24F" w:rsidR="009F146C" w:rsidRPr="009F146C" w:rsidRDefault="009F146C" w:rsidP="00DD138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  <w:r w:rsidRPr="009F146C">
            <w:rPr>
              <w:sz w:val="16"/>
              <w:szCs w:val="16"/>
            </w:rPr>
            <w:fldChar w:fldCharType="begin"/>
          </w:r>
          <w:r w:rsidRPr="009F146C">
            <w:rPr>
              <w:sz w:val="16"/>
              <w:szCs w:val="16"/>
            </w:rPr>
            <w:instrText xml:space="preserve"> DOCPROPERTY  "Projekto pavadinimas"  \* MERGEFORMAT </w:instrText>
          </w:r>
          <w:r w:rsidRPr="009F146C">
            <w:rPr>
              <w:sz w:val="16"/>
              <w:szCs w:val="16"/>
            </w:rPr>
            <w:fldChar w:fldCharType="separate"/>
          </w:r>
          <w:r w:rsidR="00D40048">
            <w:rPr>
              <w:sz w:val="16"/>
              <w:szCs w:val="16"/>
            </w:rPr>
            <w:t>Administracinių pastatų paskirties grupės, administracinės paskirties pastatų adresu Žirmūnų g. 151, Vilnius, rekonstravimo projektas</w:t>
          </w:r>
          <w:r w:rsidRPr="009F146C">
            <w:rPr>
              <w:sz w:val="16"/>
              <w:szCs w:val="16"/>
            </w:rPr>
            <w:fldChar w:fldCharType="end"/>
          </w:r>
        </w:p>
      </w:tc>
    </w:tr>
    <w:tr w:rsidR="009F146C" w14:paraId="0886EF2E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39C3658F" w14:textId="15AD1143" w:rsidR="009F146C" w:rsidRPr="009F146C" w:rsidRDefault="00D40048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A 2080</w:t>
          </w:r>
        </w:p>
      </w:tc>
      <w:tc>
        <w:tcPr>
          <w:tcW w:w="830" w:type="dxa"/>
          <w:vAlign w:val="center"/>
        </w:tcPr>
        <w:p w14:paraId="181C047B" w14:textId="24E0747E" w:rsidR="009F146C" w:rsidRP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9F146C">
            <w:rPr>
              <w:sz w:val="16"/>
              <w:szCs w:val="16"/>
            </w:rPr>
            <w:t>PV</w:t>
          </w:r>
        </w:p>
      </w:tc>
      <w:tc>
        <w:tcPr>
          <w:tcW w:w="2261" w:type="dxa"/>
          <w:gridSpan w:val="2"/>
          <w:vAlign w:val="center"/>
        </w:tcPr>
        <w:p w14:paraId="05E49AE2" w14:textId="20CEFB9D" w:rsidR="009F146C" w:rsidRPr="009F146C" w:rsidRDefault="0019237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E168C6C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3215C72E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</w:tr>
    <w:tr w:rsidR="00784CB9" w14:paraId="4E813097" w14:textId="77777777" w:rsidTr="00520495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3B92656B" w14:textId="3DD52545" w:rsidR="00784CB9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KVAL. PATV. DOK. NR</w:t>
          </w:r>
          <w:r w:rsidR="00784CB9">
            <w:rPr>
              <w:rFonts w:eastAsia="Arial"/>
              <w:color w:val="000000"/>
              <w:sz w:val="16"/>
              <w:szCs w:val="16"/>
            </w:rPr>
            <w:t>.</w:t>
          </w:r>
        </w:p>
      </w:tc>
      <w:tc>
        <w:tcPr>
          <w:tcW w:w="4559" w:type="dxa"/>
          <w:gridSpan w:val="4"/>
          <w:vMerge w:val="restart"/>
          <w:tcBorders>
            <w:right w:val="single" w:sz="4" w:space="0" w:color="000000"/>
          </w:tcBorders>
          <w:vAlign w:val="center"/>
        </w:tcPr>
        <w:p w14:paraId="728F4BFA" w14:textId="7BC9B427" w:rsidR="00784CB9" w:rsidRDefault="0019237E" w:rsidP="0048628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noProof/>
              <w:color w:val="000000"/>
              <w:sz w:val="16"/>
              <w:szCs w:val="16"/>
            </w:rPr>
            <w:drawing>
              <wp:anchor distT="0" distB="0" distL="114300" distR="114300" simplePos="0" relativeHeight="251657728" behindDoc="0" locked="0" layoutInCell="1" allowOverlap="1" wp14:anchorId="05E9D51F" wp14:editId="313194CD">
                <wp:simplePos x="0" y="0"/>
                <wp:positionH relativeFrom="column">
                  <wp:posOffset>-2540</wp:posOffset>
                </wp:positionH>
                <wp:positionV relativeFrom="paragraph">
                  <wp:posOffset>-102235</wp:posOffset>
                </wp:positionV>
                <wp:extent cx="890270" cy="219710"/>
                <wp:effectExtent l="0" t="0" r="5080" b="8890"/>
                <wp:wrapNone/>
                <wp:docPr id="198172976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70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66719239" w14:textId="0D0F188B" w:rsidR="00DD138E" w:rsidRPr="00DD138E" w:rsidRDefault="00DD138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sz w:val="13"/>
              <w:szCs w:val="13"/>
            </w:rPr>
          </w:pPr>
          <w:r w:rsidRPr="00DD138E">
            <w:rPr>
              <w:sz w:val="13"/>
              <w:szCs w:val="13"/>
            </w:rPr>
            <w:t>STATINIO NUMERIS IR PAVADINIMAS. DOKUMENTO PAVADINIMAS:</w:t>
          </w:r>
        </w:p>
        <w:p w14:paraId="7E62C9E9" w14:textId="77777777" w:rsidR="00DD138E" w:rsidRPr="00E97BCC" w:rsidRDefault="00DD138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 w:cs="Arial"/>
              <w:color w:val="000000"/>
              <w:sz w:val="16"/>
              <w:szCs w:val="16"/>
            </w:rPr>
          </w:pPr>
        </w:p>
        <w:p w14:paraId="0BF0C0BA" w14:textId="708A5DF3" w:rsidR="00E97BCC" w:rsidRPr="00E97BCC" w:rsidRDefault="00330656" w:rsidP="00E97BCC">
          <w:pPr>
            <w:suppressAutoHyphens w:val="0"/>
            <w:autoSpaceDN/>
            <w:spacing w:before="0" w:after="160" w:line="259" w:lineRule="auto"/>
            <w:ind w:left="23" w:firstLine="0"/>
            <w:jc w:val="center"/>
            <w:textAlignment w:val="auto"/>
            <w:rPr>
              <w:rFonts w:eastAsia="Calibri" w:cs="Arial"/>
              <w:color w:val="000000"/>
              <w:kern w:val="2"/>
              <w:lang w:eastAsia="lt-LT"/>
              <w14:ligatures w14:val="standardContextual"/>
            </w:rPr>
          </w:pPr>
          <w:r>
            <w:rPr>
              <w:rFonts w:eastAsia="Calibri" w:cs="Arial"/>
              <w:color w:val="000000"/>
              <w:kern w:val="2"/>
              <w:lang w:eastAsia="lt-LT"/>
              <w14:ligatures w14:val="standardContextual"/>
            </w:rPr>
            <w:t>Lauko elektroninių ryšių dalis</w:t>
          </w:r>
        </w:p>
        <w:p w14:paraId="7E62B3EC" w14:textId="6F905F8D" w:rsidR="00784CB9" w:rsidRPr="00DD138E" w:rsidRDefault="00E97BCC" w:rsidP="00357BD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SĄNAUDŲ ŽINIARAŠTIS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2B9D598D" w14:textId="4CDD7EC8" w:rsidR="00784CB9" w:rsidRPr="00520495" w:rsidRDefault="00520495" w:rsidP="00520495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LAIDA</w:t>
          </w:r>
        </w:p>
      </w:tc>
    </w:tr>
    <w:tr w:rsidR="00784CB9" w14:paraId="51C598EF" w14:textId="77777777" w:rsidTr="00F53486">
      <w:trPr>
        <w:trHeight w:val="376"/>
        <w:jc w:val="center"/>
      </w:trPr>
      <w:tc>
        <w:tcPr>
          <w:tcW w:w="965" w:type="dxa"/>
          <w:vMerge/>
          <w:vAlign w:val="center"/>
        </w:tcPr>
        <w:p w14:paraId="4D31FDCD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4"/>
          <w:vMerge/>
          <w:tcBorders>
            <w:right w:val="single" w:sz="4" w:space="0" w:color="000000"/>
          </w:tcBorders>
          <w:vAlign w:val="center"/>
        </w:tcPr>
        <w:p w14:paraId="393CB6C0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4"/>
              <w:szCs w:val="14"/>
              <w:highlight w:val="yellow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693BC4C8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34F90F1D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0</w:t>
          </w:r>
        </w:p>
      </w:tc>
    </w:tr>
    <w:tr w:rsidR="009F146C" w14:paraId="7474D578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2488FB04" w14:textId="6E10E504" w:rsidR="009F146C" w:rsidRPr="009F146C" w:rsidRDefault="0019237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  <w:highlight w:val="yellow"/>
            </w:rPr>
          </w:pPr>
          <w:r w:rsidRPr="0019237E">
            <w:rPr>
              <w:rFonts w:eastAsia="Arial"/>
              <w:color w:val="000000"/>
              <w:sz w:val="16"/>
              <w:szCs w:val="16"/>
            </w:rPr>
            <w:t>24333</w:t>
          </w:r>
        </w:p>
      </w:tc>
      <w:tc>
        <w:tcPr>
          <w:tcW w:w="830" w:type="dxa"/>
          <w:vAlign w:val="center"/>
        </w:tcPr>
        <w:p w14:paraId="36129B66" w14:textId="4F93AF03" w:rsidR="009F146C" w:rsidRP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  <w:highlight w:val="yellow"/>
            </w:rPr>
          </w:pPr>
          <w:r w:rsidRPr="009F146C">
            <w:rPr>
              <w:sz w:val="16"/>
              <w:szCs w:val="16"/>
            </w:rPr>
            <w:t>PDV</w:t>
          </w:r>
        </w:p>
      </w:tc>
      <w:tc>
        <w:tcPr>
          <w:tcW w:w="2261" w:type="dxa"/>
          <w:gridSpan w:val="2"/>
          <w:vAlign w:val="center"/>
        </w:tcPr>
        <w:p w14:paraId="02E074D2" w14:textId="151A3A02" w:rsidR="009F146C" w:rsidRPr="009F146C" w:rsidRDefault="0019237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6"/>
              <w:szCs w:val="16"/>
              <w:highlight w:val="yellow"/>
            </w:rPr>
          </w:pPr>
          <w:r>
            <w:rPr>
              <w:sz w:val="16"/>
              <w:szCs w:val="16"/>
            </w:rPr>
            <w:t>Gendrutis Mažylis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7EE4AD1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0BB92C6B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59E9ABE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</w:tr>
    <w:tr w:rsidR="009F146C" w14:paraId="07AD0CDE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412E55E7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830" w:type="dxa"/>
          <w:vAlign w:val="center"/>
        </w:tcPr>
        <w:p w14:paraId="29A25BC1" w14:textId="53ED5369" w:rsidR="009F146C" w:rsidRDefault="009F146C" w:rsidP="0048628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2261" w:type="dxa"/>
          <w:gridSpan w:val="2"/>
          <w:vAlign w:val="center"/>
        </w:tcPr>
        <w:p w14:paraId="54A6D6F9" w14:textId="044DFF73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F9202D3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3F830F80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21F679D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</w:tr>
    <w:tr w:rsidR="009F146C" w14:paraId="707EA214" w14:textId="77777777" w:rsidTr="009F146C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14D3595F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LT</w:t>
          </w:r>
        </w:p>
      </w:tc>
      <w:tc>
        <w:tcPr>
          <w:tcW w:w="4559" w:type="dxa"/>
          <w:gridSpan w:val="4"/>
          <w:vMerge w:val="restart"/>
          <w:vAlign w:val="center"/>
        </w:tcPr>
        <w:p w14:paraId="0B18583F" w14:textId="75C25D5E" w:rsidR="009F146C" w:rsidRP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rPr>
              <w:rFonts w:eastAsia="Arial"/>
              <w:color w:val="000000"/>
              <w:sz w:val="16"/>
              <w:szCs w:val="16"/>
            </w:rPr>
          </w:pPr>
          <w:r w:rsidRPr="009F146C">
            <w:rPr>
              <w:sz w:val="16"/>
              <w:szCs w:val="16"/>
            </w:rPr>
            <w:fldChar w:fldCharType="begin"/>
          </w:r>
          <w:r w:rsidRPr="009F146C">
            <w:rPr>
              <w:sz w:val="16"/>
              <w:szCs w:val="16"/>
            </w:rPr>
            <w:instrText xml:space="preserve"> DOCPROPERTY  Statytojas  \* MERGEFORMAT </w:instrText>
          </w:r>
          <w:r w:rsidRPr="009F146C">
            <w:rPr>
              <w:sz w:val="16"/>
              <w:szCs w:val="16"/>
            </w:rPr>
            <w:fldChar w:fldCharType="separate"/>
          </w:r>
          <w:r w:rsidR="00D40048">
            <w:rPr>
              <w:sz w:val="16"/>
              <w:szCs w:val="16"/>
            </w:rPr>
            <w:t>LIETUVOS BANKAS</w:t>
          </w:r>
          <w:r w:rsidRPr="009F146C">
            <w:rPr>
              <w:sz w:val="16"/>
              <w:szCs w:val="16"/>
            </w:rPr>
            <w:fldChar w:fldCharType="end"/>
          </w:r>
        </w:p>
      </w:tc>
      <w:tc>
        <w:tcPr>
          <w:tcW w:w="3259" w:type="dxa"/>
          <w:vMerge w:val="restart"/>
          <w:vAlign w:val="center"/>
        </w:tcPr>
        <w:p w14:paraId="3FFE2E58" w14:textId="50905068" w:rsidR="009F146C" w:rsidRPr="00021978" w:rsidRDefault="0019237E" w:rsidP="00357BD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Cs w:val="20"/>
            </w:rPr>
          </w:pPr>
          <w:r w:rsidRPr="00021978">
            <w:rPr>
              <w:szCs w:val="20"/>
            </w:rPr>
            <w:fldChar w:fldCharType="begin"/>
          </w:r>
          <w:r w:rsidRPr="00021978">
            <w:rPr>
              <w:szCs w:val="20"/>
            </w:rPr>
            <w:instrText xml:space="preserve"> DOCPROPERTY  "Projekto numeris"  \* MERGEFORMAT </w:instrText>
          </w:r>
          <w:r w:rsidRPr="00021978">
            <w:rPr>
              <w:szCs w:val="20"/>
            </w:rPr>
            <w:fldChar w:fldCharType="separate"/>
          </w:r>
          <w:r w:rsidR="00D40048">
            <w:rPr>
              <w:szCs w:val="20"/>
            </w:rPr>
            <w:t>2L202405</w:t>
          </w:r>
          <w:r w:rsidRPr="00021978">
            <w:rPr>
              <w:szCs w:val="20"/>
            </w:rPr>
            <w:fldChar w:fldCharType="end"/>
          </w:r>
          <w:r w:rsidRPr="00021978">
            <w:rPr>
              <w:szCs w:val="20"/>
            </w:rPr>
            <w:t>-</w:t>
          </w:r>
          <w:r>
            <w:rPr>
              <w:szCs w:val="20"/>
            </w:rPr>
            <w:t>TDP</w:t>
          </w:r>
          <w:r w:rsidRPr="002D1DDE">
            <w:rPr>
              <w:rFonts w:eastAsia="Arial"/>
              <w:szCs w:val="20"/>
            </w:rPr>
            <w:t>-</w:t>
          </w:r>
          <w:r w:rsidR="00E97BCC">
            <w:rPr>
              <w:rFonts w:eastAsia="Arial"/>
              <w:szCs w:val="20"/>
            </w:rPr>
            <w:t>LER</w:t>
          </w:r>
          <w:r>
            <w:rPr>
              <w:rFonts w:eastAsia="Arial"/>
              <w:szCs w:val="20"/>
            </w:rPr>
            <w:t>-</w:t>
          </w:r>
          <w:r w:rsidR="00E97BCC">
            <w:rPr>
              <w:rFonts w:eastAsia="Arial"/>
              <w:szCs w:val="20"/>
            </w:rPr>
            <w:t>SŽ</w:t>
          </w:r>
        </w:p>
      </w:tc>
      <w:tc>
        <w:tcPr>
          <w:tcW w:w="692" w:type="dxa"/>
          <w:vAlign w:val="center"/>
        </w:tcPr>
        <w:p w14:paraId="1544CE6C" w14:textId="355DE21B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LAPAS</w:t>
          </w:r>
        </w:p>
      </w:tc>
      <w:tc>
        <w:tcPr>
          <w:tcW w:w="726" w:type="dxa"/>
          <w:vAlign w:val="center"/>
        </w:tcPr>
        <w:p w14:paraId="0BAFC0A8" w14:textId="4419F488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LAPŲ</w:t>
          </w:r>
        </w:p>
      </w:tc>
    </w:tr>
    <w:tr w:rsidR="009F146C" w14:paraId="2578EF8E" w14:textId="77777777" w:rsidTr="009F146C">
      <w:trPr>
        <w:trHeight w:val="283"/>
        <w:jc w:val="center"/>
      </w:trPr>
      <w:tc>
        <w:tcPr>
          <w:tcW w:w="965" w:type="dxa"/>
          <w:vMerge/>
          <w:vAlign w:val="center"/>
        </w:tcPr>
        <w:p w14:paraId="451CCA2F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4"/>
          <w:vMerge/>
          <w:vAlign w:val="center"/>
        </w:tcPr>
        <w:p w14:paraId="7C853CB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3259" w:type="dxa"/>
          <w:vMerge/>
          <w:vAlign w:val="center"/>
        </w:tcPr>
        <w:p w14:paraId="1E776245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692" w:type="dxa"/>
          <w:vAlign w:val="center"/>
        </w:tcPr>
        <w:p w14:paraId="6501BB7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fldChar w:fldCharType="begin"/>
          </w:r>
          <w:r>
            <w:rPr>
              <w:rFonts w:eastAsia="Arial"/>
              <w:color w:val="000000"/>
              <w:sz w:val="16"/>
              <w:szCs w:val="16"/>
            </w:rPr>
            <w:instrText>PAGE</w:instrText>
          </w:r>
          <w:r>
            <w:rPr>
              <w:rFonts w:eastAsia="Arial"/>
              <w:color w:val="000000"/>
              <w:sz w:val="16"/>
              <w:szCs w:val="16"/>
            </w:rPr>
            <w:fldChar w:fldCharType="separate"/>
          </w:r>
          <w:r>
            <w:rPr>
              <w:rFonts w:eastAsia="Arial"/>
              <w:noProof/>
              <w:color w:val="000000"/>
              <w:sz w:val="16"/>
              <w:szCs w:val="16"/>
            </w:rPr>
            <w:t>1</w:t>
          </w:r>
          <w:r>
            <w:rPr>
              <w:rFonts w:eastAsia="Arial"/>
              <w:color w:val="000000"/>
              <w:sz w:val="16"/>
              <w:szCs w:val="16"/>
            </w:rPr>
            <w:fldChar w:fldCharType="end"/>
          </w:r>
        </w:p>
      </w:tc>
      <w:tc>
        <w:tcPr>
          <w:tcW w:w="726" w:type="dxa"/>
          <w:vAlign w:val="center"/>
        </w:tcPr>
        <w:p w14:paraId="0E81D299" w14:textId="0B61B6B6" w:rsidR="009F146C" w:rsidRDefault="00BF41DF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1</w:t>
          </w:r>
        </w:p>
      </w:tc>
    </w:tr>
  </w:tbl>
  <w:p w14:paraId="32A2F227" w14:textId="77777777" w:rsidR="00320B64" w:rsidRDefault="00320B64" w:rsidP="00A46CBE">
    <w:pPr>
      <w:pStyle w:val="Footer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64E" w14:textId="77777777" w:rsidR="00E9475C" w:rsidRPr="00BF0ADF" w:rsidRDefault="00E9475C" w:rsidP="00BF0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7525B" w14:textId="77777777" w:rsidR="00CD4E85" w:rsidRDefault="00CD4E85">
      <w:r>
        <w:rPr>
          <w:color w:val="000000"/>
        </w:rPr>
        <w:separator/>
      </w:r>
    </w:p>
  </w:footnote>
  <w:footnote w:type="continuationSeparator" w:id="0">
    <w:p w14:paraId="33F9FDA3" w14:textId="77777777" w:rsidR="00CD4E85" w:rsidRDefault="00CD4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390"/>
      <w:gridCol w:w="8815"/>
    </w:tblGrid>
    <w:tr w:rsidR="007C4975" w:rsidRPr="009A0A8E" w14:paraId="28C029ED" w14:textId="77777777" w:rsidTr="007C4975">
      <w:trPr>
        <w:trHeight w:val="70"/>
        <w:jc w:val="center"/>
      </w:trPr>
      <w:tc>
        <w:tcPr>
          <w:tcW w:w="681" w:type="pct"/>
        </w:tcPr>
        <w:p w14:paraId="5D687F46" w14:textId="17FDC40F" w:rsidR="007C4975" w:rsidRPr="009A0A8E" w:rsidRDefault="007C4975" w:rsidP="007C4975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PAVADINIMAS:</w:t>
          </w:r>
        </w:p>
      </w:tc>
      <w:tc>
        <w:tcPr>
          <w:tcW w:w="4319" w:type="pct"/>
        </w:tcPr>
        <w:p w14:paraId="0CE78403" w14:textId="671D1C7B" w:rsidR="007C4975" w:rsidRPr="009A0A8E" w:rsidRDefault="007C4975" w:rsidP="007C4975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"Projekto pavadinimas"  \* MERGEFORMAT </w:instrText>
          </w:r>
          <w:r w:rsidRPr="009A0A8E">
            <w:rPr>
              <w:sz w:val="16"/>
            </w:rPr>
            <w:fldChar w:fldCharType="separate"/>
          </w:r>
          <w:r w:rsidR="00D40048">
            <w:rPr>
              <w:sz w:val="16"/>
            </w:rPr>
            <w:t>Administracinių pastatų paskirties grupės, administracinės paskirties pastatų adresu Žirmūnų g. 151, Vilnius, rekonstravimo projektas</w:t>
          </w:r>
          <w:r w:rsidRPr="009A0A8E">
            <w:rPr>
              <w:sz w:val="16"/>
            </w:rPr>
            <w:fldChar w:fldCharType="end"/>
          </w:r>
        </w:p>
      </w:tc>
    </w:tr>
    <w:tr w:rsidR="007C4975" w:rsidRPr="009A0A8E" w14:paraId="0C4E4227" w14:textId="77777777" w:rsidTr="007C4975">
      <w:trPr>
        <w:trHeight w:val="70"/>
        <w:jc w:val="center"/>
      </w:trPr>
      <w:tc>
        <w:tcPr>
          <w:tcW w:w="681" w:type="pct"/>
        </w:tcPr>
        <w:p w14:paraId="6F1543D5" w14:textId="3138FE6A" w:rsidR="007C4975" w:rsidRPr="009A0A8E" w:rsidRDefault="007C4975" w:rsidP="007C4975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STATYTOJAS:</w:t>
          </w:r>
        </w:p>
      </w:tc>
      <w:tc>
        <w:tcPr>
          <w:tcW w:w="4319" w:type="pct"/>
        </w:tcPr>
        <w:p w14:paraId="1DD8414F" w14:textId="437BC78A" w:rsidR="007C4975" w:rsidRPr="009A0A8E" w:rsidRDefault="007C4975" w:rsidP="007C4975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Statytojas  \* MERGEFORMAT </w:instrText>
          </w:r>
          <w:r w:rsidRPr="009A0A8E">
            <w:rPr>
              <w:sz w:val="16"/>
            </w:rPr>
            <w:fldChar w:fldCharType="separate"/>
          </w:r>
          <w:r w:rsidR="00D40048">
            <w:rPr>
              <w:sz w:val="16"/>
            </w:rPr>
            <w:t>LIETUVOS BANKAS</w:t>
          </w:r>
          <w:r w:rsidRPr="009A0A8E">
            <w:rPr>
              <w:sz w:val="16"/>
            </w:rPr>
            <w:fldChar w:fldCharType="end"/>
          </w:r>
        </w:p>
      </w:tc>
    </w:tr>
    <w:tr w:rsidR="007C4975" w:rsidRPr="009A0A8E" w14:paraId="2BB6F07A" w14:textId="77777777" w:rsidTr="007C4975">
      <w:trPr>
        <w:trHeight w:val="160"/>
        <w:jc w:val="center"/>
      </w:trPr>
      <w:tc>
        <w:tcPr>
          <w:tcW w:w="681" w:type="pct"/>
        </w:tcPr>
        <w:p w14:paraId="314C8C77" w14:textId="558E6BFC" w:rsidR="007C4975" w:rsidRPr="009A0A8E" w:rsidRDefault="007C4975" w:rsidP="007C4975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STADIJA:</w:t>
          </w:r>
        </w:p>
      </w:tc>
      <w:tc>
        <w:tcPr>
          <w:tcW w:w="4319" w:type="pct"/>
        </w:tcPr>
        <w:p w14:paraId="60B570D8" w14:textId="3C2B27AF" w:rsidR="007C4975" w:rsidRPr="009A0A8E" w:rsidRDefault="00E9475C" w:rsidP="007C4975">
          <w:pPr>
            <w:pStyle w:val="Lenteles"/>
            <w:jc w:val="left"/>
            <w:rPr>
              <w:sz w:val="16"/>
            </w:rPr>
          </w:pPr>
          <w:proofErr w:type="spellStart"/>
          <w:r>
            <w:rPr>
              <w:sz w:val="16"/>
            </w:rPr>
            <w:t>Technnis</w:t>
          </w:r>
          <w:proofErr w:type="spellEnd"/>
          <w:r>
            <w:rPr>
              <w:sz w:val="16"/>
            </w:rPr>
            <w:t xml:space="preserve"> darbo </w:t>
          </w:r>
          <w:proofErr w:type="spellStart"/>
          <w:r>
            <w:rPr>
              <w:sz w:val="16"/>
            </w:rPr>
            <w:t>prjektas</w:t>
          </w:r>
          <w:proofErr w:type="spellEnd"/>
        </w:p>
      </w:tc>
    </w:tr>
  </w:tbl>
  <w:p w14:paraId="412C9CC7" w14:textId="071A63EA" w:rsidR="003E6C30" w:rsidRPr="003E6C30" w:rsidRDefault="003E6C30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02"/>
      <w:gridCol w:w="8803"/>
    </w:tblGrid>
    <w:tr w:rsidR="003E6C30" w:rsidRPr="009A0A8E" w14:paraId="52B5B24E" w14:textId="77777777" w:rsidTr="000F3043">
      <w:trPr>
        <w:trHeight w:val="70"/>
        <w:jc w:val="center"/>
      </w:trPr>
      <w:tc>
        <w:tcPr>
          <w:tcW w:w="687" w:type="pct"/>
        </w:tcPr>
        <w:p w14:paraId="725FADC6" w14:textId="3A2E3BB7" w:rsidR="003E6C30" w:rsidRPr="009A0A8E" w:rsidRDefault="003E6C30" w:rsidP="003E6C3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PAVADINIMAS:</w:t>
          </w:r>
        </w:p>
      </w:tc>
      <w:tc>
        <w:tcPr>
          <w:tcW w:w="4313" w:type="pct"/>
        </w:tcPr>
        <w:p w14:paraId="5B9A8A3A" w14:textId="2D6D865D" w:rsidR="003E6C30" w:rsidRPr="009A0A8E" w:rsidRDefault="003E6C30" w:rsidP="003E6C30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"Projekto pavadinimas"  \* MERGEFORMAT </w:instrText>
          </w:r>
          <w:r w:rsidRPr="009A0A8E">
            <w:rPr>
              <w:sz w:val="16"/>
            </w:rPr>
            <w:fldChar w:fldCharType="separate"/>
          </w:r>
          <w:r w:rsidR="00D40048">
            <w:rPr>
              <w:sz w:val="16"/>
            </w:rPr>
            <w:t>Administracinių pastatų paskirties grupės, administracinės paskirties pastatų adresu Žirmūnų g. 151, Vilnius, rekonstravimo projektas</w:t>
          </w:r>
          <w:r w:rsidRPr="009A0A8E">
            <w:rPr>
              <w:sz w:val="16"/>
            </w:rPr>
            <w:fldChar w:fldCharType="end"/>
          </w:r>
        </w:p>
      </w:tc>
    </w:tr>
    <w:tr w:rsidR="003E6C30" w:rsidRPr="009A0A8E" w14:paraId="405132C0" w14:textId="77777777" w:rsidTr="000F3043">
      <w:trPr>
        <w:trHeight w:val="70"/>
        <w:jc w:val="center"/>
      </w:trPr>
      <w:tc>
        <w:tcPr>
          <w:tcW w:w="687" w:type="pct"/>
        </w:tcPr>
        <w:p w14:paraId="1F862F02" w14:textId="77777777" w:rsidR="003E6C30" w:rsidRPr="009A0A8E" w:rsidRDefault="003E6C30" w:rsidP="003E6C3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STATYTOJAS:</w:t>
          </w:r>
        </w:p>
      </w:tc>
      <w:tc>
        <w:tcPr>
          <w:tcW w:w="4313" w:type="pct"/>
        </w:tcPr>
        <w:p w14:paraId="79C61CF1" w14:textId="519AFB07" w:rsidR="003E6C30" w:rsidRPr="009A0A8E" w:rsidRDefault="003E6C30" w:rsidP="003E6C30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Statytojas  \* MERGEFORMAT </w:instrText>
          </w:r>
          <w:r w:rsidRPr="009A0A8E">
            <w:rPr>
              <w:sz w:val="16"/>
            </w:rPr>
            <w:fldChar w:fldCharType="separate"/>
          </w:r>
          <w:r w:rsidR="00D40048">
            <w:rPr>
              <w:sz w:val="16"/>
            </w:rPr>
            <w:t>LIETUVOS BANKAS</w:t>
          </w:r>
          <w:r w:rsidRPr="009A0A8E">
            <w:rPr>
              <w:sz w:val="16"/>
            </w:rPr>
            <w:fldChar w:fldCharType="end"/>
          </w:r>
        </w:p>
      </w:tc>
    </w:tr>
    <w:tr w:rsidR="003E6C30" w:rsidRPr="009A0A8E" w14:paraId="7AF1461E" w14:textId="77777777" w:rsidTr="000F3043">
      <w:trPr>
        <w:trHeight w:val="160"/>
        <w:jc w:val="center"/>
      </w:trPr>
      <w:tc>
        <w:tcPr>
          <w:tcW w:w="687" w:type="pct"/>
        </w:tcPr>
        <w:p w14:paraId="0614CA7E" w14:textId="77777777" w:rsidR="003E6C30" w:rsidRPr="009A0A8E" w:rsidRDefault="003E6C30" w:rsidP="003E6C3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STADIJA:</w:t>
          </w:r>
        </w:p>
      </w:tc>
      <w:tc>
        <w:tcPr>
          <w:tcW w:w="4313" w:type="pct"/>
        </w:tcPr>
        <w:p w14:paraId="66A8F5F9" w14:textId="482BB249" w:rsidR="003E6C30" w:rsidRPr="009A0A8E" w:rsidRDefault="0019237E" w:rsidP="003E6C30">
          <w:pPr>
            <w:pStyle w:val="Lenteles"/>
            <w:jc w:val="left"/>
            <w:rPr>
              <w:sz w:val="16"/>
            </w:rPr>
          </w:pPr>
          <w:r>
            <w:rPr>
              <w:sz w:val="16"/>
            </w:rPr>
            <w:t>Techn</w:t>
          </w:r>
          <w:r w:rsidR="00BF41DF">
            <w:rPr>
              <w:sz w:val="16"/>
            </w:rPr>
            <w:t>i</w:t>
          </w:r>
          <w:r>
            <w:rPr>
              <w:sz w:val="16"/>
            </w:rPr>
            <w:t>nis darbo pr</w:t>
          </w:r>
          <w:r w:rsidR="00BF41DF">
            <w:rPr>
              <w:sz w:val="16"/>
            </w:rPr>
            <w:t>o</w:t>
          </w:r>
          <w:r>
            <w:rPr>
              <w:sz w:val="16"/>
            </w:rPr>
            <w:t>jektas</w:t>
          </w:r>
        </w:p>
      </w:tc>
    </w:tr>
  </w:tbl>
  <w:p w14:paraId="164B94FD" w14:textId="6C9F668E" w:rsidR="00E9475C" w:rsidRDefault="00E94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8F175" w14:textId="1077FC31" w:rsidR="00BD2E7B" w:rsidRPr="00BF0ADF" w:rsidRDefault="00BD2E7B" w:rsidP="00BF0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2A9DF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AC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EDB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1E69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62CD0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92EC8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A26A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7A760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8C5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6090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1D578B"/>
    <w:multiLevelType w:val="hybridMultilevel"/>
    <w:tmpl w:val="2570C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0527E"/>
    <w:multiLevelType w:val="multilevel"/>
    <w:tmpl w:val="FB662520"/>
    <w:styleLink w:val="LFO2"/>
    <w:lvl w:ilvl="0">
      <w:numFmt w:val="bullet"/>
      <w:pStyle w:val="Punktai"/>
      <w:lvlText w:val=""/>
      <w:lvlJc w:val="left"/>
      <w:pPr>
        <w:ind w:left="9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3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5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7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9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1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3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5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79" w:hanging="360"/>
      </w:pPr>
      <w:rPr>
        <w:rFonts w:ascii="Wingdings" w:hAnsi="Wingdings"/>
      </w:rPr>
    </w:lvl>
  </w:abstractNum>
  <w:abstractNum w:abstractNumId="12" w15:restartNumberingAfterBreak="0">
    <w:nsid w:val="1675478D"/>
    <w:multiLevelType w:val="hybridMultilevel"/>
    <w:tmpl w:val="D0E2F3E0"/>
    <w:lvl w:ilvl="0" w:tplc="86666400">
      <w:start w:val="1"/>
      <w:numFmt w:val="decimal"/>
      <w:lvlText w:val="%1.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EA8FD1E">
      <w:start w:val="1"/>
      <w:numFmt w:val="lowerLetter"/>
      <w:lvlText w:val="%2"/>
      <w:lvlJc w:val="left"/>
      <w:pPr>
        <w:ind w:left="1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F0C357A">
      <w:start w:val="1"/>
      <w:numFmt w:val="lowerRoman"/>
      <w:lvlText w:val="%3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A766566">
      <w:start w:val="1"/>
      <w:numFmt w:val="decimal"/>
      <w:lvlText w:val="%4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A94CDC6">
      <w:start w:val="1"/>
      <w:numFmt w:val="lowerLetter"/>
      <w:lvlText w:val="%5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A5A04E2">
      <w:start w:val="1"/>
      <w:numFmt w:val="lowerRoman"/>
      <w:lvlText w:val="%6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F4473FC">
      <w:start w:val="1"/>
      <w:numFmt w:val="decimal"/>
      <w:lvlText w:val="%7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4C0B91C">
      <w:start w:val="1"/>
      <w:numFmt w:val="lowerLetter"/>
      <w:lvlText w:val="%8"/>
      <w:lvlJc w:val="left"/>
      <w:pPr>
        <w:ind w:left="5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D9C2D10">
      <w:start w:val="1"/>
      <w:numFmt w:val="lowerRoman"/>
      <w:lvlText w:val="%9"/>
      <w:lvlJc w:val="left"/>
      <w:pPr>
        <w:ind w:left="6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6F02661"/>
    <w:multiLevelType w:val="multilevel"/>
    <w:tmpl w:val="87F66192"/>
    <w:lvl w:ilvl="0">
      <w:start w:val="1"/>
      <w:numFmt w:val="decimal"/>
      <w:pStyle w:val="Style1"/>
      <w:lvlText w:val="%1."/>
      <w:lvlJc w:val="left"/>
      <w:pPr>
        <w:tabs>
          <w:tab w:val="num" w:pos="-3600"/>
        </w:tabs>
        <w:ind w:left="360" w:hanging="360"/>
      </w:pPr>
      <w:rPr>
        <w:rFonts w:hint="default"/>
        <w:b/>
        <w:bC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96F7898"/>
    <w:multiLevelType w:val="hybridMultilevel"/>
    <w:tmpl w:val="50E6DC1A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69485A"/>
    <w:multiLevelType w:val="multilevel"/>
    <w:tmpl w:val="2E6C6158"/>
    <w:lvl w:ilvl="0">
      <w:start w:val="1"/>
      <w:numFmt w:val="decimal"/>
      <w:pStyle w:val="ANTRASTES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6" w15:restartNumberingAfterBreak="0">
    <w:nsid w:val="1E9E3897"/>
    <w:multiLevelType w:val="multilevel"/>
    <w:tmpl w:val="5D0E59E0"/>
    <w:styleLink w:val="WW8Num3"/>
    <w:lvl w:ilvl="0">
      <w:numFmt w:val="bullet"/>
      <w:lvlText w:val="-"/>
      <w:lvlJc w:val="left"/>
      <w:rPr>
        <w:rFonts w:ascii="Arial" w:eastAsia="Times New Roman" w:hAnsi="Aria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250F65D5"/>
    <w:multiLevelType w:val="hybridMultilevel"/>
    <w:tmpl w:val="BE58B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6C6337"/>
    <w:multiLevelType w:val="hybridMultilevel"/>
    <w:tmpl w:val="EBFE30B0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E2A37EB"/>
    <w:multiLevelType w:val="hybridMultilevel"/>
    <w:tmpl w:val="FDCABEC8"/>
    <w:lvl w:ilvl="0" w:tplc="89343BB2">
      <w:start w:val="1"/>
      <w:numFmt w:val="bullet"/>
      <w:lvlText w:val="•"/>
      <w:lvlJc w:val="left"/>
      <w:pPr>
        <w:ind w:left="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60E5A7A">
      <w:start w:val="1"/>
      <w:numFmt w:val="bullet"/>
      <w:lvlText w:val="o"/>
      <w:lvlJc w:val="left"/>
      <w:pPr>
        <w:ind w:left="1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AC2AB72">
      <w:start w:val="1"/>
      <w:numFmt w:val="bullet"/>
      <w:lvlText w:val="▪"/>
      <w:lvlJc w:val="left"/>
      <w:pPr>
        <w:ind w:left="2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4E8B4B4">
      <w:start w:val="1"/>
      <w:numFmt w:val="bullet"/>
      <w:lvlText w:val="•"/>
      <w:lvlJc w:val="left"/>
      <w:pPr>
        <w:ind w:left="2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B6DF2E">
      <w:start w:val="1"/>
      <w:numFmt w:val="bullet"/>
      <w:lvlText w:val="o"/>
      <w:lvlJc w:val="left"/>
      <w:pPr>
        <w:ind w:left="3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BEAE2EA">
      <w:start w:val="1"/>
      <w:numFmt w:val="bullet"/>
      <w:lvlText w:val="▪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51A4CD0">
      <w:start w:val="1"/>
      <w:numFmt w:val="bullet"/>
      <w:lvlText w:val="•"/>
      <w:lvlJc w:val="left"/>
      <w:pPr>
        <w:ind w:left="5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6E212C2">
      <w:start w:val="1"/>
      <w:numFmt w:val="bullet"/>
      <w:lvlText w:val="o"/>
      <w:lvlJc w:val="left"/>
      <w:pPr>
        <w:ind w:left="57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926F02E">
      <w:start w:val="1"/>
      <w:numFmt w:val="bullet"/>
      <w:lvlText w:val="▪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F0179CB"/>
    <w:multiLevelType w:val="multilevel"/>
    <w:tmpl w:val="513015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2FEB1259"/>
    <w:multiLevelType w:val="hybridMultilevel"/>
    <w:tmpl w:val="8AD0D332"/>
    <w:lvl w:ilvl="0" w:tplc="E0CA3002">
      <w:start w:val="1"/>
      <w:numFmt w:val="decimal"/>
      <w:pStyle w:val="3PASTRAIPOSANTRAT2"/>
      <w:lvlText w:val="%1."/>
      <w:lvlJc w:val="left"/>
      <w:pPr>
        <w:ind w:left="9432" w:hanging="360"/>
      </w:pPr>
    </w:lvl>
    <w:lvl w:ilvl="1" w:tplc="EFC272B6">
      <w:start w:val="1"/>
      <w:numFmt w:val="lowerLetter"/>
      <w:lvlText w:val="%2."/>
      <w:lvlJc w:val="left"/>
      <w:pPr>
        <w:ind w:left="10152" w:hanging="360"/>
      </w:pPr>
    </w:lvl>
    <w:lvl w:ilvl="2" w:tplc="353ED960" w:tentative="1">
      <w:start w:val="1"/>
      <w:numFmt w:val="lowerRoman"/>
      <w:lvlText w:val="%3."/>
      <w:lvlJc w:val="right"/>
      <w:pPr>
        <w:ind w:left="10872" w:hanging="180"/>
      </w:pPr>
    </w:lvl>
    <w:lvl w:ilvl="3" w:tplc="EB78FB40" w:tentative="1">
      <w:start w:val="1"/>
      <w:numFmt w:val="decimal"/>
      <w:lvlText w:val="%4."/>
      <w:lvlJc w:val="left"/>
      <w:pPr>
        <w:ind w:left="11592" w:hanging="360"/>
      </w:pPr>
    </w:lvl>
    <w:lvl w:ilvl="4" w:tplc="605633F0" w:tentative="1">
      <w:start w:val="1"/>
      <w:numFmt w:val="lowerLetter"/>
      <w:lvlText w:val="%5."/>
      <w:lvlJc w:val="left"/>
      <w:pPr>
        <w:ind w:left="12312" w:hanging="360"/>
      </w:pPr>
    </w:lvl>
    <w:lvl w:ilvl="5" w:tplc="EE5AA2E8" w:tentative="1">
      <w:start w:val="1"/>
      <w:numFmt w:val="lowerRoman"/>
      <w:lvlText w:val="%6."/>
      <w:lvlJc w:val="right"/>
      <w:pPr>
        <w:ind w:left="13032" w:hanging="180"/>
      </w:pPr>
    </w:lvl>
    <w:lvl w:ilvl="6" w:tplc="2C20173C" w:tentative="1">
      <w:start w:val="1"/>
      <w:numFmt w:val="decimal"/>
      <w:lvlText w:val="%7."/>
      <w:lvlJc w:val="left"/>
      <w:pPr>
        <w:ind w:left="13752" w:hanging="360"/>
      </w:pPr>
    </w:lvl>
    <w:lvl w:ilvl="7" w:tplc="D2D6D1E2" w:tentative="1">
      <w:start w:val="1"/>
      <w:numFmt w:val="lowerLetter"/>
      <w:lvlText w:val="%8."/>
      <w:lvlJc w:val="left"/>
      <w:pPr>
        <w:ind w:left="14472" w:hanging="360"/>
      </w:pPr>
    </w:lvl>
    <w:lvl w:ilvl="8" w:tplc="5ABAED48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22" w15:restartNumberingAfterBreak="0">
    <w:nsid w:val="37562E0C"/>
    <w:multiLevelType w:val="multilevel"/>
    <w:tmpl w:val="A30EE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864453"/>
    <w:multiLevelType w:val="hybridMultilevel"/>
    <w:tmpl w:val="E1DC69E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A42C8"/>
    <w:multiLevelType w:val="hybridMultilevel"/>
    <w:tmpl w:val="612AD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63F82"/>
    <w:multiLevelType w:val="multilevel"/>
    <w:tmpl w:val="4B686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entelesnumeracij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9EE7DF9"/>
    <w:multiLevelType w:val="hybridMultilevel"/>
    <w:tmpl w:val="22905D48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BBF2E71"/>
    <w:multiLevelType w:val="multilevel"/>
    <w:tmpl w:val="C908E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BEB3387"/>
    <w:multiLevelType w:val="hybridMultilevel"/>
    <w:tmpl w:val="08503CF0"/>
    <w:lvl w:ilvl="0" w:tplc="98046D7C">
      <w:start w:val="1"/>
      <w:numFmt w:val="decimal"/>
      <w:pStyle w:val="Num1"/>
      <w:lvlText w:val="%1."/>
      <w:lvlJc w:val="left"/>
      <w:pPr>
        <w:ind w:left="720" w:hanging="360"/>
      </w:pPr>
      <w:rPr>
        <w:i w:val="0"/>
        <w:i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722B4"/>
    <w:multiLevelType w:val="multilevel"/>
    <w:tmpl w:val="33048A12"/>
    <w:lvl w:ilvl="0">
      <w:start w:val="1"/>
      <w:numFmt w:val="decimal"/>
      <w:pStyle w:val="1PASTRAIPA1LYGIS"/>
      <w:lvlText w:val="%1."/>
      <w:lvlJc w:val="left"/>
      <w:pPr>
        <w:ind w:left="360" w:hanging="360"/>
      </w:pPr>
    </w:lvl>
    <w:lvl w:ilvl="1">
      <w:start w:val="1"/>
      <w:numFmt w:val="decimal"/>
      <w:pStyle w:val="2PASTRAIPA2LYGIS"/>
      <w:lvlText w:val="%1.%2."/>
      <w:lvlJc w:val="left"/>
      <w:pPr>
        <w:ind w:left="792" w:hanging="432"/>
      </w:pPr>
    </w:lvl>
    <w:lvl w:ilvl="2">
      <w:start w:val="1"/>
      <w:numFmt w:val="decimal"/>
      <w:pStyle w:val="3PASTRAIPA3LYGIS3"/>
      <w:lvlText w:val="%1.%2.%3."/>
      <w:lvlJc w:val="left"/>
      <w:pPr>
        <w:ind w:left="1213" w:hanging="504"/>
      </w:pPr>
      <w:rPr>
        <w:b/>
        <w:bCs/>
        <w:color w:val="auto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C5B7944"/>
    <w:multiLevelType w:val="hybridMultilevel"/>
    <w:tmpl w:val="F5BE0CE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A4910"/>
    <w:multiLevelType w:val="multilevel"/>
    <w:tmpl w:val="F3280FE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/>
        <w:bCs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4A51096"/>
    <w:multiLevelType w:val="hybridMultilevel"/>
    <w:tmpl w:val="D902D90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201FF"/>
    <w:multiLevelType w:val="hybridMultilevel"/>
    <w:tmpl w:val="60A2820E"/>
    <w:lvl w:ilvl="0" w:tplc="B27833B6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DF6E530">
      <w:start w:val="1"/>
      <w:numFmt w:val="bullet"/>
      <w:lvlText w:val="o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D26AE58">
      <w:start w:val="1"/>
      <w:numFmt w:val="bullet"/>
      <w:lvlText w:val="▪"/>
      <w:lvlJc w:val="left"/>
      <w:pPr>
        <w:ind w:left="2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D90C472">
      <w:start w:val="1"/>
      <w:numFmt w:val="bullet"/>
      <w:lvlText w:val="•"/>
      <w:lvlJc w:val="left"/>
      <w:pPr>
        <w:ind w:left="3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512ED4C">
      <w:start w:val="1"/>
      <w:numFmt w:val="bullet"/>
      <w:lvlText w:val="o"/>
      <w:lvlJc w:val="left"/>
      <w:pPr>
        <w:ind w:left="3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0DC0F88">
      <w:start w:val="1"/>
      <w:numFmt w:val="bullet"/>
      <w:lvlText w:val="▪"/>
      <w:lvlJc w:val="left"/>
      <w:pPr>
        <w:ind w:left="4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AC80DBC">
      <w:start w:val="1"/>
      <w:numFmt w:val="bullet"/>
      <w:lvlText w:val="•"/>
      <w:lvlJc w:val="left"/>
      <w:pPr>
        <w:ind w:left="5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E76351A">
      <w:start w:val="1"/>
      <w:numFmt w:val="bullet"/>
      <w:lvlText w:val="o"/>
      <w:lvlJc w:val="left"/>
      <w:pPr>
        <w:ind w:left="5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71CC786">
      <w:start w:val="1"/>
      <w:numFmt w:val="bullet"/>
      <w:lvlText w:val="▪"/>
      <w:lvlJc w:val="left"/>
      <w:pPr>
        <w:ind w:left="6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6AA12F5"/>
    <w:multiLevelType w:val="multilevel"/>
    <w:tmpl w:val="88BC2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7A52A87"/>
    <w:multiLevelType w:val="multilevel"/>
    <w:tmpl w:val="92B4B012"/>
    <w:styleLink w:val="CurrentList1"/>
    <w:lvl w:ilvl="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1966AC"/>
    <w:multiLevelType w:val="hybridMultilevel"/>
    <w:tmpl w:val="C7D82722"/>
    <w:lvl w:ilvl="0" w:tplc="AC4C73D6">
      <w:start w:val="1"/>
      <w:numFmt w:val="decimal"/>
      <w:pStyle w:val="NUMERACIJA"/>
      <w:lvlText w:val="%1."/>
      <w:lvlJc w:val="center"/>
      <w:pPr>
        <w:ind w:left="360" w:hanging="360"/>
      </w:pPr>
      <w:rPr>
        <w:color w:val="auto"/>
      </w:rPr>
    </w:lvl>
    <w:lvl w:ilvl="1" w:tplc="BF12C536" w:tentative="1">
      <w:start w:val="1"/>
      <w:numFmt w:val="lowerLetter"/>
      <w:lvlText w:val="%2."/>
      <w:lvlJc w:val="left"/>
      <w:pPr>
        <w:ind w:left="1080" w:hanging="360"/>
      </w:pPr>
    </w:lvl>
    <w:lvl w:ilvl="2" w:tplc="65668FAA" w:tentative="1">
      <w:start w:val="1"/>
      <w:numFmt w:val="lowerRoman"/>
      <w:lvlText w:val="%3."/>
      <w:lvlJc w:val="right"/>
      <w:pPr>
        <w:ind w:left="1800" w:hanging="180"/>
      </w:pPr>
    </w:lvl>
    <w:lvl w:ilvl="3" w:tplc="F1F4AD2C" w:tentative="1">
      <w:start w:val="1"/>
      <w:numFmt w:val="decimal"/>
      <w:lvlText w:val="%4."/>
      <w:lvlJc w:val="left"/>
      <w:pPr>
        <w:ind w:left="2520" w:hanging="360"/>
      </w:pPr>
    </w:lvl>
    <w:lvl w:ilvl="4" w:tplc="108872D0" w:tentative="1">
      <w:start w:val="1"/>
      <w:numFmt w:val="lowerLetter"/>
      <w:lvlText w:val="%5."/>
      <w:lvlJc w:val="left"/>
      <w:pPr>
        <w:ind w:left="3240" w:hanging="360"/>
      </w:pPr>
    </w:lvl>
    <w:lvl w:ilvl="5" w:tplc="200821EC" w:tentative="1">
      <w:start w:val="1"/>
      <w:numFmt w:val="lowerRoman"/>
      <w:lvlText w:val="%6."/>
      <w:lvlJc w:val="right"/>
      <w:pPr>
        <w:ind w:left="3960" w:hanging="180"/>
      </w:pPr>
    </w:lvl>
    <w:lvl w:ilvl="6" w:tplc="A63CBFD4" w:tentative="1">
      <w:start w:val="1"/>
      <w:numFmt w:val="decimal"/>
      <w:lvlText w:val="%7."/>
      <w:lvlJc w:val="left"/>
      <w:pPr>
        <w:ind w:left="4680" w:hanging="360"/>
      </w:pPr>
    </w:lvl>
    <w:lvl w:ilvl="7" w:tplc="E1F29B50" w:tentative="1">
      <w:start w:val="1"/>
      <w:numFmt w:val="lowerLetter"/>
      <w:lvlText w:val="%8."/>
      <w:lvlJc w:val="left"/>
      <w:pPr>
        <w:ind w:left="5400" w:hanging="360"/>
      </w:pPr>
    </w:lvl>
    <w:lvl w:ilvl="8" w:tplc="B4EA1F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FEA684F"/>
    <w:multiLevelType w:val="multilevel"/>
    <w:tmpl w:val="1C8A267A"/>
    <w:lvl w:ilvl="0">
      <w:start w:val="1"/>
      <w:numFmt w:val="decimal"/>
      <w:pStyle w:val="PASTRAIPOSANTRAT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>
      <w:start w:val="1"/>
      <w:numFmt w:val="none"/>
      <w:lvlText w:val="1.1"/>
      <w:lvlJc w:val="left"/>
      <w:pPr>
        <w:ind w:left="720" w:firstLine="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8" w15:restartNumberingAfterBreak="0">
    <w:nsid w:val="62232111"/>
    <w:multiLevelType w:val="hybridMultilevel"/>
    <w:tmpl w:val="672A42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15C41"/>
    <w:multiLevelType w:val="hybridMultilevel"/>
    <w:tmpl w:val="0672A89A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8D04A7E"/>
    <w:multiLevelType w:val="multilevel"/>
    <w:tmpl w:val="701A36D2"/>
    <w:styleLink w:val="WWOutlineListStyle"/>
    <w:lvl w:ilvl="0">
      <w:start w:val="1"/>
      <w:numFmt w:val="decimal"/>
      <w:lvlText w:val="%1"/>
      <w:lvlJc w:val="left"/>
      <w:pPr>
        <w:ind w:left="432" w:hanging="432"/>
      </w:pPr>
      <w:rPr>
        <w:color w:val="FFFFFF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9483D8D"/>
    <w:multiLevelType w:val="hybridMultilevel"/>
    <w:tmpl w:val="1A4895AC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CF13919"/>
    <w:multiLevelType w:val="hybridMultilevel"/>
    <w:tmpl w:val="C48CD81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D149EE"/>
    <w:multiLevelType w:val="hybridMultilevel"/>
    <w:tmpl w:val="C55E1F4E"/>
    <w:lvl w:ilvl="0" w:tplc="EA3EE6A2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0E4CFD"/>
    <w:multiLevelType w:val="hybridMultilevel"/>
    <w:tmpl w:val="BB90346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743788"/>
    <w:multiLevelType w:val="multilevel"/>
    <w:tmpl w:val="DF427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ubantrastes"/>
      <w:lvlText w:val="%1.%2."/>
      <w:lvlJc w:val="left"/>
      <w:pPr>
        <w:ind w:left="792" w:hanging="432"/>
      </w:pPr>
    </w:lvl>
    <w:lvl w:ilvl="2">
      <w:start w:val="1"/>
      <w:numFmt w:val="decimal"/>
      <w:pStyle w:val="subsubantrastes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pStyle w:val="subsubsubantrastes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EB4441C"/>
    <w:multiLevelType w:val="multilevel"/>
    <w:tmpl w:val="88BC2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7A82D68"/>
    <w:multiLevelType w:val="multilevel"/>
    <w:tmpl w:val="DAF8D474"/>
    <w:lvl w:ilvl="0">
      <w:start w:val="1"/>
      <w:numFmt w:val="decimal"/>
      <w:pStyle w:val="2PASTRAIPOSANTRASTE1LYGIS"/>
      <w:lvlText w:val="%1."/>
      <w:lvlJc w:val="left"/>
      <w:pPr>
        <w:ind w:left="2952" w:hanging="360"/>
      </w:pPr>
    </w:lvl>
    <w:lvl w:ilvl="1">
      <w:start w:val="1"/>
      <w:numFmt w:val="decimal"/>
      <w:lvlText w:val="%1.%2."/>
      <w:lvlJc w:val="left"/>
      <w:pPr>
        <w:ind w:left="3384" w:hanging="432"/>
      </w:pPr>
    </w:lvl>
    <w:lvl w:ilvl="2">
      <w:start w:val="1"/>
      <w:numFmt w:val="decimal"/>
      <w:lvlText w:val="%1.%2.%3."/>
      <w:lvlJc w:val="left"/>
      <w:pPr>
        <w:ind w:left="3816" w:hanging="504"/>
      </w:pPr>
    </w:lvl>
    <w:lvl w:ilvl="3">
      <w:start w:val="1"/>
      <w:numFmt w:val="decimal"/>
      <w:lvlText w:val="%1.%2.%3.%4."/>
      <w:lvlJc w:val="left"/>
      <w:pPr>
        <w:ind w:left="4320" w:hanging="648"/>
      </w:pPr>
    </w:lvl>
    <w:lvl w:ilvl="4">
      <w:start w:val="1"/>
      <w:numFmt w:val="decimal"/>
      <w:lvlText w:val="%1.%2.%3.%4.%5."/>
      <w:lvlJc w:val="left"/>
      <w:pPr>
        <w:ind w:left="4824" w:hanging="792"/>
      </w:pPr>
    </w:lvl>
    <w:lvl w:ilvl="5">
      <w:start w:val="1"/>
      <w:numFmt w:val="decimal"/>
      <w:lvlText w:val="%1.%2.%3.%4.%5.%6."/>
      <w:lvlJc w:val="left"/>
      <w:pPr>
        <w:ind w:left="5328" w:hanging="936"/>
      </w:pPr>
    </w:lvl>
    <w:lvl w:ilvl="6">
      <w:start w:val="1"/>
      <w:numFmt w:val="decimal"/>
      <w:lvlText w:val="%1.%2.%3.%4.%5.%6.%7."/>
      <w:lvlJc w:val="left"/>
      <w:pPr>
        <w:ind w:left="5832" w:hanging="1080"/>
      </w:pPr>
    </w:lvl>
    <w:lvl w:ilvl="7">
      <w:start w:val="1"/>
      <w:numFmt w:val="decimal"/>
      <w:lvlText w:val="%1.%2.%3.%4.%5.%6.%7.%8."/>
      <w:lvlJc w:val="left"/>
      <w:pPr>
        <w:ind w:left="6336" w:hanging="1224"/>
      </w:pPr>
    </w:lvl>
    <w:lvl w:ilvl="8">
      <w:start w:val="1"/>
      <w:numFmt w:val="decimal"/>
      <w:lvlText w:val="%1.%2.%3.%4.%5.%6.%7.%8.%9."/>
      <w:lvlJc w:val="left"/>
      <w:pPr>
        <w:ind w:left="6912" w:hanging="1440"/>
      </w:pPr>
    </w:lvl>
  </w:abstractNum>
  <w:abstractNum w:abstractNumId="48" w15:restartNumberingAfterBreak="0">
    <w:nsid w:val="7AB119F0"/>
    <w:multiLevelType w:val="hybridMultilevel"/>
    <w:tmpl w:val="B9EC2E80"/>
    <w:lvl w:ilvl="0" w:tplc="856E56D8">
      <w:start w:val="1"/>
      <w:numFmt w:val="bullet"/>
      <w:pStyle w:val="Punktai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062098">
    <w:abstractNumId w:val="11"/>
  </w:num>
  <w:num w:numId="2" w16cid:durableId="946503272">
    <w:abstractNumId w:val="21"/>
  </w:num>
  <w:num w:numId="3" w16cid:durableId="414283682">
    <w:abstractNumId w:val="31"/>
  </w:num>
  <w:num w:numId="4" w16cid:durableId="685517423">
    <w:abstractNumId w:val="34"/>
  </w:num>
  <w:num w:numId="5" w16cid:durableId="920604216">
    <w:abstractNumId w:val="40"/>
  </w:num>
  <w:num w:numId="6" w16cid:durableId="354500395">
    <w:abstractNumId w:val="9"/>
  </w:num>
  <w:num w:numId="7" w16cid:durableId="1560701162">
    <w:abstractNumId w:val="7"/>
  </w:num>
  <w:num w:numId="8" w16cid:durableId="1049500490">
    <w:abstractNumId w:val="6"/>
  </w:num>
  <w:num w:numId="9" w16cid:durableId="310182379">
    <w:abstractNumId w:val="5"/>
  </w:num>
  <w:num w:numId="10" w16cid:durableId="727843491">
    <w:abstractNumId w:val="4"/>
  </w:num>
  <w:num w:numId="11" w16cid:durableId="1606814432">
    <w:abstractNumId w:val="8"/>
  </w:num>
  <w:num w:numId="12" w16cid:durableId="1718119554">
    <w:abstractNumId w:val="3"/>
  </w:num>
  <w:num w:numId="13" w16cid:durableId="255672660">
    <w:abstractNumId w:val="2"/>
  </w:num>
  <w:num w:numId="14" w16cid:durableId="1724870033">
    <w:abstractNumId w:val="1"/>
  </w:num>
  <w:num w:numId="15" w16cid:durableId="617225366">
    <w:abstractNumId w:val="0"/>
  </w:num>
  <w:num w:numId="16" w16cid:durableId="2052027372">
    <w:abstractNumId w:val="13"/>
  </w:num>
  <w:num w:numId="17" w16cid:durableId="654995532">
    <w:abstractNumId w:val="37"/>
  </w:num>
  <w:num w:numId="18" w16cid:durableId="1745568866">
    <w:abstractNumId w:val="45"/>
  </w:num>
  <w:num w:numId="19" w16cid:durableId="1140880124">
    <w:abstractNumId w:val="15"/>
  </w:num>
  <w:num w:numId="20" w16cid:durableId="1837262029">
    <w:abstractNumId w:val="47"/>
  </w:num>
  <w:num w:numId="21" w16cid:durableId="1787118240">
    <w:abstractNumId w:val="29"/>
  </w:num>
  <w:num w:numId="22" w16cid:durableId="1255825867">
    <w:abstractNumId w:val="16"/>
  </w:num>
  <w:num w:numId="23" w16cid:durableId="1799836044">
    <w:abstractNumId w:val="36"/>
  </w:num>
  <w:num w:numId="24" w16cid:durableId="52192850">
    <w:abstractNumId w:val="25"/>
  </w:num>
  <w:num w:numId="25" w16cid:durableId="808669365">
    <w:abstractNumId w:val="28"/>
  </w:num>
  <w:num w:numId="26" w16cid:durableId="2054302800">
    <w:abstractNumId w:val="46"/>
  </w:num>
  <w:num w:numId="27" w16cid:durableId="335767598">
    <w:abstractNumId w:val="48"/>
  </w:num>
  <w:num w:numId="28" w16cid:durableId="1101871881">
    <w:abstractNumId w:val="35"/>
  </w:num>
  <w:num w:numId="29" w16cid:durableId="1033111830">
    <w:abstractNumId w:val="24"/>
  </w:num>
  <w:num w:numId="30" w16cid:durableId="368847161">
    <w:abstractNumId w:val="14"/>
  </w:num>
  <w:num w:numId="31" w16cid:durableId="679430545">
    <w:abstractNumId w:val="10"/>
  </w:num>
  <w:num w:numId="32" w16cid:durableId="18818135">
    <w:abstractNumId w:val="38"/>
  </w:num>
  <w:num w:numId="33" w16cid:durableId="1262109188">
    <w:abstractNumId w:val="26"/>
  </w:num>
  <w:num w:numId="34" w16cid:durableId="1300837268">
    <w:abstractNumId w:val="41"/>
  </w:num>
  <w:num w:numId="35" w16cid:durableId="1936359213">
    <w:abstractNumId w:val="23"/>
  </w:num>
  <w:num w:numId="36" w16cid:durableId="887716697">
    <w:abstractNumId w:val="42"/>
  </w:num>
  <w:num w:numId="37" w16cid:durableId="716205358">
    <w:abstractNumId w:val="30"/>
  </w:num>
  <w:num w:numId="38" w16cid:durableId="326401561">
    <w:abstractNumId w:val="32"/>
  </w:num>
  <w:num w:numId="39" w16cid:durableId="1385449852">
    <w:abstractNumId w:val="44"/>
  </w:num>
  <w:num w:numId="40" w16cid:durableId="1333148309">
    <w:abstractNumId w:val="17"/>
  </w:num>
  <w:num w:numId="41" w16cid:durableId="1085492982">
    <w:abstractNumId w:val="43"/>
  </w:num>
  <w:num w:numId="42" w16cid:durableId="212617518">
    <w:abstractNumId w:val="18"/>
  </w:num>
  <w:num w:numId="43" w16cid:durableId="1371800688">
    <w:abstractNumId w:val="39"/>
  </w:num>
  <w:num w:numId="44" w16cid:durableId="2132939086">
    <w:abstractNumId w:val="12"/>
  </w:num>
  <w:num w:numId="45" w16cid:durableId="1906910399">
    <w:abstractNumId w:val="33"/>
  </w:num>
  <w:num w:numId="46" w16cid:durableId="987124057">
    <w:abstractNumId w:val="20"/>
  </w:num>
  <w:num w:numId="47" w16cid:durableId="923342044">
    <w:abstractNumId w:val="27"/>
  </w:num>
  <w:num w:numId="48" w16cid:durableId="1076706218">
    <w:abstractNumId w:val="22"/>
  </w:num>
  <w:num w:numId="49" w16cid:durableId="484591846">
    <w:abstractNumId w:val="1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91"/>
    <w:rsid w:val="00000E96"/>
    <w:rsid w:val="000010A6"/>
    <w:rsid w:val="000012A5"/>
    <w:rsid w:val="00001702"/>
    <w:rsid w:val="0000309D"/>
    <w:rsid w:val="00003F85"/>
    <w:rsid w:val="000042A7"/>
    <w:rsid w:val="0000574C"/>
    <w:rsid w:val="0000776F"/>
    <w:rsid w:val="00007BEB"/>
    <w:rsid w:val="0001031F"/>
    <w:rsid w:val="0001089D"/>
    <w:rsid w:val="00014078"/>
    <w:rsid w:val="00014C69"/>
    <w:rsid w:val="00014EE6"/>
    <w:rsid w:val="00015506"/>
    <w:rsid w:val="00015F7D"/>
    <w:rsid w:val="00016614"/>
    <w:rsid w:val="0001697F"/>
    <w:rsid w:val="00017146"/>
    <w:rsid w:val="00017985"/>
    <w:rsid w:val="00020096"/>
    <w:rsid w:val="00020F28"/>
    <w:rsid w:val="0002126A"/>
    <w:rsid w:val="00021978"/>
    <w:rsid w:val="000223AE"/>
    <w:rsid w:val="00022C7E"/>
    <w:rsid w:val="00022D15"/>
    <w:rsid w:val="0002368D"/>
    <w:rsid w:val="000247C0"/>
    <w:rsid w:val="00025C4B"/>
    <w:rsid w:val="0002608B"/>
    <w:rsid w:val="000260A3"/>
    <w:rsid w:val="000267B4"/>
    <w:rsid w:val="00027C8F"/>
    <w:rsid w:val="0003077E"/>
    <w:rsid w:val="0003104A"/>
    <w:rsid w:val="000314B5"/>
    <w:rsid w:val="00031715"/>
    <w:rsid w:val="00031FF6"/>
    <w:rsid w:val="000322EF"/>
    <w:rsid w:val="00032D92"/>
    <w:rsid w:val="00033816"/>
    <w:rsid w:val="00033D3A"/>
    <w:rsid w:val="00034881"/>
    <w:rsid w:val="00034D08"/>
    <w:rsid w:val="00037489"/>
    <w:rsid w:val="000378F4"/>
    <w:rsid w:val="00040234"/>
    <w:rsid w:val="00040530"/>
    <w:rsid w:val="0004141A"/>
    <w:rsid w:val="00041E58"/>
    <w:rsid w:val="00042FB8"/>
    <w:rsid w:val="0004356D"/>
    <w:rsid w:val="000444D1"/>
    <w:rsid w:val="000458B6"/>
    <w:rsid w:val="00046DED"/>
    <w:rsid w:val="000500DB"/>
    <w:rsid w:val="00050BFF"/>
    <w:rsid w:val="00051C27"/>
    <w:rsid w:val="000524DD"/>
    <w:rsid w:val="00053282"/>
    <w:rsid w:val="00054468"/>
    <w:rsid w:val="00054563"/>
    <w:rsid w:val="000549E2"/>
    <w:rsid w:val="00054C06"/>
    <w:rsid w:val="0005536A"/>
    <w:rsid w:val="0005554D"/>
    <w:rsid w:val="000556BE"/>
    <w:rsid w:val="0005701F"/>
    <w:rsid w:val="0006011A"/>
    <w:rsid w:val="000626F4"/>
    <w:rsid w:val="00062F89"/>
    <w:rsid w:val="0006367E"/>
    <w:rsid w:val="000639F7"/>
    <w:rsid w:val="00063F7C"/>
    <w:rsid w:val="00065244"/>
    <w:rsid w:val="00067EE8"/>
    <w:rsid w:val="00070568"/>
    <w:rsid w:val="00070F98"/>
    <w:rsid w:val="0007137D"/>
    <w:rsid w:val="00071898"/>
    <w:rsid w:val="000719D9"/>
    <w:rsid w:val="00072C1A"/>
    <w:rsid w:val="0007304C"/>
    <w:rsid w:val="0007453D"/>
    <w:rsid w:val="0007499F"/>
    <w:rsid w:val="0007537B"/>
    <w:rsid w:val="00076080"/>
    <w:rsid w:val="000763F0"/>
    <w:rsid w:val="000765CD"/>
    <w:rsid w:val="0007712F"/>
    <w:rsid w:val="000779A1"/>
    <w:rsid w:val="00080885"/>
    <w:rsid w:val="00082080"/>
    <w:rsid w:val="000820A5"/>
    <w:rsid w:val="0008270D"/>
    <w:rsid w:val="00082F29"/>
    <w:rsid w:val="000848C0"/>
    <w:rsid w:val="00084CA5"/>
    <w:rsid w:val="0008694E"/>
    <w:rsid w:val="0009274D"/>
    <w:rsid w:val="00092F02"/>
    <w:rsid w:val="00093A9C"/>
    <w:rsid w:val="000940B6"/>
    <w:rsid w:val="00095736"/>
    <w:rsid w:val="0009573B"/>
    <w:rsid w:val="00096017"/>
    <w:rsid w:val="0009647A"/>
    <w:rsid w:val="000966C8"/>
    <w:rsid w:val="000972C4"/>
    <w:rsid w:val="000976D3"/>
    <w:rsid w:val="000979A3"/>
    <w:rsid w:val="000A05B1"/>
    <w:rsid w:val="000A07B4"/>
    <w:rsid w:val="000A0B55"/>
    <w:rsid w:val="000A0D4D"/>
    <w:rsid w:val="000A0DC1"/>
    <w:rsid w:val="000A128A"/>
    <w:rsid w:val="000A1846"/>
    <w:rsid w:val="000A22BC"/>
    <w:rsid w:val="000A26A7"/>
    <w:rsid w:val="000A2D22"/>
    <w:rsid w:val="000A362B"/>
    <w:rsid w:val="000A37EC"/>
    <w:rsid w:val="000A449F"/>
    <w:rsid w:val="000A4699"/>
    <w:rsid w:val="000A5092"/>
    <w:rsid w:val="000A756D"/>
    <w:rsid w:val="000A7AFE"/>
    <w:rsid w:val="000B00BA"/>
    <w:rsid w:val="000B1714"/>
    <w:rsid w:val="000B4B67"/>
    <w:rsid w:val="000B4E81"/>
    <w:rsid w:val="000B52CE"/>
    <w:rsid w:val="000B6FC4"/>
    <w:rsid w:val="000C067D"/>
    <w:rsid w:val="000C09A0"/>
    <w:rsid w:val="000C0D06"/>
    <w:rsid w:val="000C1D2F"/>
    <w:rsid w:val="000C23C7"/>
    <w:rsid w:val="000C2764"/>
    <w:rsid w:val="000C28E2"/>
    <w:rsid w:val="000C2FF3"/>
    <w:rsid w:val="000C4410"/>
    <w:rsid w:val="000C4D53"/>
    <w:rsid w:val="000C65E9"/>
    <w:rsid w:val="000C6E45"/>
    <w:rsid w:val="000C721B"/>
    <w:rsid w:val="000C73FA"/>
    <w:rsid w:val="000D114E"/>
    <w:rsid w:val="000D1779"/>
    <w:rsid w:val="000D1DAD"/>
    <w:rsid w:val="000D2531"/>
    <w:rsid w:val="000D298D"/>
    <w:rsid w:val="000D3321"/>
    <w:rsid w:val="000D384A"/>
    <w:rsid w:val="000D48C8"/>
    <w:rsid w:val="000D4921"/>
    <w:rsid w:val="000D5141"/>
    <w:rsid w:val="000D60CE"/>
    <w:rsid w:val="000D6DA4"/>
    <w:rsid w:val="000D7B32"/>
    <w:rsid w:val="000D7E95"/>
    <w:rsid w:val="000E0FF4"/>
    <w:rsid w:val="000E37C1"/>
    <w:rsid w:val="000E3938"/>
    <w:rsid w:val="000E415B"/>
    <w:rsid w:val="000E4213"/>
    <w:rsid w:val="000E4609"/>
    <w:rsid w:val="000E4FB3"/>
    <w:rsid w:val="000E61CB"/>
    <w:rsid w:val="000E703F"/>
    <w:rsid w:val="000F00F7"/>
    <w:rsid w:val="000F0226"/>
    <w:rsid w:val="000F08E3"/>
    <w:rsid w:val="000F1CE7"/>
    <w:rsid w:val="000F22A4"/>
    <w:rsid w:val="000F2509"/>
    <w:rsid w:val="000F3043"/>
    <w:rsid w:val="000F3DEB"/>
    <w:rsid w:val="000F56C8"/>
    <w:rsid w:val="000F570C"/>
    <w:rsid w:val="000F572C"/>
    <w:rsid w:val="000F657F"/>
    <w:rsid w:val="000F6B06"/>
    <w:rsid w:val="000F6B25"/>
    <w:rsid w:val="000F6E66"/>
    <w:rsid w:val="000F76F7"/>
    <w:rsid w:val="000F7BD6"/>
    <w:rsid w:val="000F7C0F"/>
    <w:rsid w:val="000F7FF9"/>
    <w:rsid w:val="00100952"/>
    <w:rsid w:val="001010C8"/>
    <w:rsid w:val="00101165"/>
    <w:rsid w:val="001011A9"/>
    <w:rsid w:val="001016A2"/>
    <w:rsid w:val="00101D29"/>
    <w:rsid w:val="00102E7E"/>
    <w:rsid w:val="00103081"/>
    <w:rsid w:val="00103367"/>
    <w:rsid w:val="001038A3"/>
    <w:rsid w:val="00104B2A"/>
    <w:rsid w:val="00104BBA"/>
    <w:rsid w:val="0010573D"/>
    <w:rsid w:val="00105CA7"/>
    <w:rsid w:val="001063AE"/>
    <w:rsid w:val="001063EC"/>
    <w:rsid w:val="00107B8F"/>
    <w:rsid w:val="00107C60"/>
    <w:rsid w:val="00107F65"/>
    <w:rsid w:val="00110BB4"/>
    <w:rsid w:val="0011101A"/>
    <w:rsid w:val="00111BC6"/>
    <w:rsid w:val="00112A73"/>
    <w:rsid w:val="001148F6"/>
    <w:rsid w:val="00114E21"/>
    <w:rsid w:val="00115943"/>
    <w:rsid w:val="00115FDC"/>
    <w:rsid w:val="001161E2"/>
    <w:rsid w:val="00116AD7"/>
    <w:rsid w:val="00116E87"/>
    <w:rsid w:val="00120299"/>
    <w:rsid w:val="00121A55"/>
    <w:rsid w:val="00121BA9"/>
    <w:rsid w:val="00121BCB"/>
    <w:rsid w:val="00122018"/>
    <w:rsid w:val="0012278E"/>
    <w:rsid w:val="00122CFF"/>
    <w:rsid w:val="00122D7B"/>
    <w:rsid w:val="00122E7C"/>
    <w:rsid w:val="001248D2"/>
    <w:rsid w:val="001270C0"/>
    <w:rsid w:val="0012718F"/>
    <w:rsid w:val="0013079B"/>
    <w:rsid w:val="00131F92"/>
    <w:rsid w:val="0013262E"/>
    <w:rsid w:val="00132FCB"/>
    <w:rsid w:val="001338D8"/>
    <w:rsid w:val="001343A3"/>
    <w:rsid w:val="00134613"/>
    <w:rsid w:val="00136F2C"/>
    <w:rsid w:val="00137568"/>
    <w:rsid w:val="00140787"/>
    <w:rsid w:val="00141745"/>
    <w:rsid w:val="00142291"/>
    <w:rsid w:val="00142715"/>
    <w:rsid w:val="00143DFB"/>
    <w:rsid w:val="0014419A"/>
    <w:rsid w:val="00144521"/>
    <w:rsid w:val="00144FD9"/>
    <w:rsid w:val="00145912"/>
    <w:rsid w:val="00145F34"/>
    <w:rsid w:val="00146549"/>
    <w:rsid w:val="00146B62"/>
    <w:rsid w:val="00150409"/>
    <w:rsid w:val="00150D40"/>
    <w:rsid w:val="0015240B"/>
    <w:rsid w:val="001529A2"/>
    <w:rsid w:val="0015306A"/>
    <w:rsid w:val="001530E3"/>
    <w:rsid w:val="0015386E"/>
    <w:rsid w:val="00153B13"/>
    <w:rsid w:val="00153FFF"/>
    <w:rsid w:val="00155570"/>
    <w:rsid w:val="001559B5"/>
    <w:rsid w:val="00155CE7"/>
    <w:rsid w:val="00156270"/>
    <w:rsid w:val="001565A7"/>
    <w:rsid w:val="001566A1"/>
    <w:rsid w:val="00156BF3"/>
    <w:rsid w:val="00156EEB"/>
    <w:rsid w:val="00157D2A"/>
    <w:rsid w:val="00161266"/>
    <w:rsid w:val="00161846"/>
    <w:rsid w:val="00161B0B"/>
    <w:rsid w:val="00161F30"/>
    <w:rsid w:val="001623A0"/>
    <w:rsid w:val="00163378"/>
    <w:rsid w:val="001633B7"/>
    <w:rsid w:val="00163C37"/>
    <w:rsid w:val="00165E84"/>
    <w:rsid w:val="00166786"/>
    <w:rsid w:val="00166D86"/>
    <w:rsid w:val="00170585"/>
    <w:rsid w:val="00170F2B"/>
    <w:rsid w:val="00171A5E"/>
    <w:rsid w:val="0017257C"/>
    <w:rsid w:val="0017284E"/>
    <w:rsid w:val="00172855"/>
    <w:rsid w:val="0017327F"/>
    <w:rsid w:val="00174243"/>
    <w:rsid w:val="00174E86"/>
    <w:rsid w:val="00175773"/>
    <w:rsid w:val="00175EFF"/>
    <w:rsid w:val="0017715A"/>
    <w:rsid w:val="00177659"/>
    <w:rsid w:val="00180A15"/>
    <w:rsid w:val="00181204"/>
    <w:rsid w:val="00182EC4"/>
    <w:rsid w:val="00183F11"/>
    <w:rsid w:val="00184A67"/>
    <w:rsid w:val="00185036"/>
    <w:rsid w:val="00185E1A"/>
    <w:rsid w:val="001861AE"/>
    <w:rsid w:val="001867D5"/>
    <w:rsid w:val="00186C76"/>
    <w:rsid w:val="001873E4"/>
    <w:rsid w:val="00187E00"/>
    <w:rsid w:val="00190480"/>
    <w:rsid w:val="001908FC"/>
    <w:rsid w:val="00190C73"/>
    <w:rsid w:val="0019113C"/>
    <w:rsid w:val="001919F1"/>
    <w:rsid w:val="00191A07"/>
    <w:rsid w:val="00191E55"/>
    <w:rsid w:val="0019237E"/>
    <w:rsid w:val="00192708"/>
    <w:rsid w:val="001934F9"/>
    <w:rsid w:val="00193D40"/>
    <w:rsid w:val="00194D6D"/>
    <w:rsid w:val="00197A90"/>
    <w:rsid w:val="00197EE5"/>
    <w:rsid w:val="001A05AC"/>
    <w:rsid w:val="001A1088"/>
    <w:rsid w:val="001A14F5"/>
    <w:rsid w:val="001A1515"/>
    <w:rsid w:val="001A20BE"/>
    <w:rsid w:val="001A279E"/>
    <w:rsid w:val="001A2882"/>
    <w:rsid w:val="001A29CD"/>
    <w:rsid w:val="001A39D4"/>
    <w:rsid w:val="001A478A"/>
    <w:rsid w:val="001A49D1"/>
    <w:rsid w:val="001A649C"/>
    <w:rsid w:val="001A7BBD"/>
    <w:rsid w:val="001B1683"/>
    <w:rsid w:val="001B1ABD"/>
    <w:rsid w:val="001B1BFD"/>
    <w:rsid w:val="001B1C8F"/>
    <w:rsid w:val="001B26AF"/>
    <w:rsid w:val="001B2991"/>
    <w:rsid w:val="001B3400"/>
    <w:rsid w:val="001B3637"/>
    <w:rsid w:val="001B41C6"/>
    <w:rsid w:val="001B420F"/>
    <w:rsid w:val="001B4568"/>
    <w:rsid w:val="001B4C25"/>
    <w:rsid w:val="001B4FCB"/>
    <w:rsid w:val="001B5BA9"/>
    <w:rsid w:val="001B66D3"/>
    <w:rsid w:val="001B73FD"/>
    <w:rsid w:val="001B7B48"/>
    <w:rsid w:val="001B7DFD"/>
    <w:rsid w:val="001C01A5"/>
    <w:rsid w:val="001C104E"/>
    <w:rsid w:val="001C183C"/>
    <w:rsid w:val="001C1936"/>
    <w:rsid w:val="001C374F"/>
    <w:rsid w:val="001C3B20"/>
    <w:rsid w:val="001C3CAF"/>
    <w:rsid w:val="001C5B83"/>
    <w:rsid w:val="001C5C1B"/>
    <w:rsid w:val="001C5F0E"/>
    <w:rsid w:val="001C6888"/>
    <w:rsid w:val="001C6A99"/>
    <w:rsid w:val="001C77B7"/>
    <w:rsid w:val="001C78F2"/>
    <w:rsid w:val="001D04E0"/>
    <w:rsid w:val="001D102B"/>
    <w:rsid w:val="001D3773"/>
    <w:rsid w:val="001D394F"/>
    <w:rsid w:val="001D3CE3"/>
    <w:rsid w:val="001D4DA7"/>
    <w:rsid w:val="001D5C27"/>
    <w:rsid w:val="001D6757"/>
    <w:rsid w:val="001D6865"/>
    <w:rsid w:val="001D6DAE"/>
    <w:rsid w:val="001D6E04"/>
    <w:rsid w:val="001E0915"/>
    <w:rsid w:val="001E153E"/>
    <w:rsid w:val="001E1C3E"/>
    <w:rsid w:val="001E327D"/>
    <w:rsid w:val="001E3532"/>
    <w:rsid w:val="001E3ABF"/>
    <w:rsid w:val="001E44A6"/>
    <w:rsid w:val="001E46F2"/>
    <w:rsid w:val="001E4F30"/>
    <w:rsid w:val="001E5888"/>
    <w:rsid w:val="001E5BC3"/>
    <w:rsid w:val="001E641E"/>
    <w:rsid w:val="001E7AF6"/>
    <w:rsid w:val="001E7B32"/>
    <w:rsid w:val="001F0DBF"/>
    <w:rsid w:val="001F1AE9"/>
    <w:rsid w:val="001F1FCC"/>
    <w:rsid w:val="001F2E1B"/>
    <w:rsid w:val="001F30BA"/>
    <w:rsid w:val="001F3696"/>
    <w:rsid w:val="001F3762"/>
    <w:rsid w:val="001F49B4"/>
    <w:rsid w:val="001F67E7"/>
    <w:rsid w:val="001F70DB"/>
    <w:rsid w:val="001F787D"/>
    <w:rsid w:val="001F78BF"/>
    <w:rsid w:val="002003EF"/>
    <w:rsid w:val="00201A18"/>
    <w:rsid w:val="00202665"/>
    <w:rsid w:val="00205037"/>
    <w:rsid w:val="002051A1"/>
    <w:rsid w:val="002054BA"/>
    <w:rsid w:val="002055A0"/>
    <w:rsid w:val="002055AD"/>
    <w:rsid w:val="00205CBB"/>
    <w:rsid w:val="00205FC0"/>
    <w:rsid w:val="002072C9"/>
    <w:rsid w:val="002076D0"/>
    <w:rsid w:val="0021035F"/>
    <w:rsid w:val="00210632"/>
    <w:rsid w:val="00210789"/>
    <w:rsid w:val="00212A08"/>
    <w:rsid w:val="00214164"/>
    <w:rsid w:val="00215453"/>
    <w:rsid w:val="002156A7"/>
    <w:rsid w:val="002171A9"/>
    <w:rsid w:val="002173D6"/>
    <w:rsid w:val="0021743F"/>
    <w:rsid w:val="002178E2"/>
    <w:rsid w:val="0022016B"/>
    <w:rsid w:val="00221219"/>
    <w:rsid w:val="00221F0B"/>
    <w:rsid w:val="0022375F"/>
    <w:rsid w:val="00223884"/>
    <w:rsid w:val="0022399C"/>
    <w:rsid w:val="0022409B"/>
    <w:rsid w:val="002243A9"/>
    <w:rsid w:val="00226A2A"/>
    <w:rsid w:val="0022711A"/>
    <w:rsid w:val="00227FEF"/>
    <w:rsid w:val="0023065D"/>
    <w:rsid w:val="002338FC"/>
    <w:rsid w:val="002340E1"/>
    <w:rsid w:val="002347D5"/>
    <w:rsid w:val="00234CE1"/>
    <w:rsid w:val="002353ED"/>
    <w:rsid w:val="00236866"/>
    <w:rsid w:val="00237005"/>
    <w:rsid w:val="00240623"/>
    <w:rsid w:val="002407F5"/>
    <w:rsid w:val="002412DC"/>
    <w:rsid w:val="0024186E"/>
    <w:rsid w:val="00241A73"/>
    <w:rsid w:val="00242200"/>
    <w:rsid w:val="0024234E"/>
    <w:rsid w:val="00243154"/>
    <w:rsid w:val="002441BB"/>
    <w:rsid w:val="00244E7B"/>
    <w:rsid w:val="00244E8D"/>
    <w:rsid w:val="00245C0E"/>
    <w:rsid w:val="0024617B"/>
    <w:rsid w:val="00246521"/>
    <w:rsid w:val="00246B1A"/>
    <w:rsid w:val="00246D91"/>
    <w:rsid w:val="0024747B"/>
    <w:rsid w:val="0024797E"/>
    <w:rsid w:val="00247B6B"/>
    <w:rsid w:val="00250569"/>
    <w:rsid w:val="00250986"/>
    <w:rsid w:val="00250BAB"/>
    <w:rsid w:val="00251EE2"/>
    <w:rsid w:val="002533D7"/>
    <w:rsid w:val="002533F7"/>
    <w:rsid w:val="00253681"/>
    <w:rsid w:val="0025446F"/>
    <w:rsid w:val="0025478B"/>
    <w:rsid w:val="00255BB1"/>
    <w:rsid w:val="00256A81"/>
    <w:rsid w:val="002574A3"/>
    <w:rsid w:val="00257596"/>
    <w:rsid w:val="0025779B"/>
    <w:rsid w:val="00260470"/>
    <w:rsid w:val="00260A37"/>
    <w:rsid w:val="00260E8E"/>
    <w:rsid w:val="00261944"/>
    <w:rsid w:val="00261B99"/>
    <w:rsid w:val="002625ED"/>
    <w:rsid w:val="00262614"/>
    <w:rsid w:val="002627CF"/>
    <w:rsid w:val="00262D45"/>
    <w:rsid w:val="00263DA6"/>
    <w:rsid w:val="002650C5"/>
    <w:rsid w:val="002659A7"/>
    <w:rsid w:val="00266801"/>
    <w:rsid w:val="00270B8F"/>
    <w:rsid w:val="002712CE"/>
    <w:rsid w:val="00271D12"/>
    <w:rsid w:val="0027295C"/>
    <w:rsid w:val="00272EDF"/>
    <w:rsid w:val="0027336D"/>
    <w:rsid w:val="00273372"/>
    <w:rsid w:val="0027383B"/>
    <w:rsid w:val="00276270"/>
    <w:rsid w:val="002763C1"/>
    <w:rsid w:val="00276795"/>
    <w:rsid w:val="00276E5A"/>
    <w:rsid w:val="00276EAC"/>
    <w:rsid w:val="00277845"/>
    <w:rsid w:val="00277F37"/>
    <w:rsid w:val="00281F74"/>
    <w:rsid w:val="00282ADA"/>
    <w:rsid w:val="002834F9"/>
    <w:rsid w:val="002837B2"/>
    <w:rsid w:val="002838C1"/>
    <w:rsid w:val="00284017"/>
    <w:rsid w:val="002844E5"/>
    <w:rsid w:val="00284E00"/>
    <w:rsid w:val="00284E69"/>
    <w:rsid w:val="00285B48"/>
    <w:rsid w:val="002874C4"/>
    <w:rsid w:val="00290F6E"/>
    <w:rsid w:val="00291A6D"/>
    <w:rsid w:val="00292419"/>
    <w:rsid w:val="00292B88"/>
    <w:rsid w:val="00292E3E"/>
    <w:rsid w:val="002945DD"/>
    <w:rsid w:val="00295F50"/>
    <w:rsid w:val="002961F0"/>
    <w:rsid w:val="00297066"/>
    <w:rsid w:val="002976B7"/>
    <w:rsid w:val="002A010B"/>
    <w:rsid w:val="002A059F"/>
    <w:rsid w:val="002A231A"/>
    <w:rsid w:val="002A27F5"/>
    <w:rsid w:val="002A28B1"/>
    <w:rsid w:val="002A2D3D"/>
    <w:rsid w:val="002A3FFE"/>
    <w:rsid w:val="002A42AA"/>
    <w:rsid w:val="002A478A"/>
    <w:rsid w:val="002A49FE"/>
    <w:rsid w:val="002A4A72"/>
    <w:rsid w:val="002A5042"/>
    <w:rsid w:val="002A5817"/>
    <w:rsid w:val="002A58EB"/>
    <w:rsid w:val="002A5E8C"/>
    <w:rsid w:val="002B00C0"/>
    <w:rsid w:val="002B02E0"/>
    <w:rsid w:val="002B15F6"/>
    <w:rsid w:val="002B1BF4"/>
    <w:rsid w:val="002B2BB3"/>
    <w:rsid w:val="002B2CF4"/>
    <w:rsid w:val="002B40EB"/>
    <w:rsid w:val="002B42A0"/>
    <w:rsid w:val="002B48BE"/>
    <w:rsid w:val="002B6510"/>
    <w:rsid w:val="002B77B7"/>
    <w:rsid w:val="002C00A8"/>
    <w:rsid w:val="002C191B"/>
    <w:rsid w:val="002C3183"/>
    <w:rsid w:val="002C3718"/>
    <w:rsid w:val="002C4B49"/>
    <w:rsid w:val="002C4D22"/>
    <w:rsid w:val="002C5431"/>
    <w:rsid w:val="002C6702"/>
    <w:rsid w:val="002C73F3"/>
    <w:rsid w:val="002C7D84"/>
    <w:rsid w:val="002D066F"/>
    <w:rsid w:val="002D0E23"/>
    <w:rsid w:val="002D142F"/>
    <w:rsid w:val="002D34CA"/>
    <w:rsid w:val="002D3777"/>
    <w:rsid w:val="002D3EE2"/>
    <w:rsid w:val="002D46D5"/>
    <w:rsid w:val="002D5279"/>
    <w:rsid w:val="002D52E0"/>
    <w:rsid w:val="002D5FB7"/>
    <w:rsid w:val="002D6314"/>
    <w:rsid w:val="002D6493"/>
    <w:rsid w:val="002D6D4D"/>
    <w:rsid w:val="002D7659"/>
    <w:rsid w:val="002E105F"/>
    <w:rsid w:val="002E1887"/>
    <w:rsid w:val="002E202B"/>
    <w:rsid w:val="002E26C3"/>
    <w:rsid w:val="002E2B5C"/>
    <w:rsid w:val="002E2CEF"/>
    <w:rsid w:val="002E34DA"/>
    <w:rsid w:val="002E467E"/>
    <w:rsid w:val="002E568A"/>
    <w:rsid w:val="002E5C4B"/>
    <w:rsid w:val="002E6ACE"/>
    <w:rsid w:val="002F0780"/>
    <w:rsid w:val="002F0E87"/>
    <w:rsid w:val="002F13C3"/>
    <w:rsid w:val="002F18BF"/>
    <w:rsid w:val="002F1E40"/>
    <w:rsid w:val="002F31B8"/>
    <w:rsid w:val="002F3554"/>
    <w:rsid w:val="002F3DB7"/>
    <w:rsid w:val="002F4AB6"/>
    <w:rsid w:val="002F57C8"/>
    <w:rsid w:val="002F7C6F"/>
    <w:rsid w:val="003020B6"/>
    <w:rsid w:val="00302816"/>
    <w:rsid w:val="00303D5B"/>
    <w:rsid w:val="00303F08"/>
    <w:rsid w:val="00304620"/>
    <w:rsid w:val="0030493A"/>
    <w:rsid w:val="00304AA0"/>
    <w:rsid w:val="00304AEC"/>
    <w:rsid w:val="00304BA3"/>
    <w:rsid w:val="00305512"/>
    <w:rsid w:val="0030570E"/>
    <w:rsid w:val="00305965"/>
    <w:rsid w:val="0030667C"/>
    <w:rsid w:val="00306F91"/>
    <w:rsid w:val="00307CAB"/>
    <w:rsid w:val="003102C9"/>
    <w:rsid w:val="0031070E"/>
    <w:rsid w:val="00311574"/>
    <w:rsid w:val="00311C8D"/>
    <w:rsid w:val="00311CB3"/>
    <w:rsid w:val="003126DF"/>
    <w:rsid w:val="00312BD6"/>
    <w:rsid w:val="00313603"/>
    <w:rsid w:val="0031434E"/>
    <w:rsid w:val="00315B9B"/>
    <w:rsid w:val="00316014"/>
    <w:rsid w:val="00316247"/>
    <w:rsid w:val="00316566"/>
    <w:rsid w:val="003209AE"/>
    <w:rsid w:val="00320B64"/>
    <w:rsid w:val="00321789"/>
    <w:rsid w:val="003218D1"/>
    <w:rsid w:val="00322905"/>
    <w:rsid w:val="0032296C"/>
    <w:rsid w:val="00324E68"/>
    <w:rsid w:val="003262F0"/>
    <w:rsid w:val="00330656"/>
    <w:rsid w:val="0033067B"/>
    <w:rsid w:val="00330E8C"/>
    <w:rsid w:val="00331291"/>
    <w:rsid w:val="00331377"/>
    <w:rsid w:val="0033179C"/>
    <w:rsid w:val="00331B37"/>
    <w:rsid w:val="00333CFF"/>
    <w:rsid w:val="00334316"/>
    <w:rsid w:val="00335275"/>
    <w:rsid w:val="0033677D"/>
    <w:rsid w:val="00336984"/>
    <w:rsid w:val="00337E76"/>
    <w:rsid w:val="00340177"/>
    <w:rsid w:val="0034104C"/>
    <w:rsid w:val="00341F59"/>
    <w:rsid w:val="00342858"/>
    <w:rsid w:val="0034393C"/>
    <w:rsid w:val="00346FB2"/>
    <w:rsid w:val="0034782A"/>
    <w:rsid w:val="0035018A"/>
    <w:rsid w:val="00351C1C"/>
    <w:rsid w:val="0035239C"/>
    <w:rsid w:val="00352CE7"/>
    <w:rsid w:val="00353A18"/>
    <w:rsid w:val="003540B7"/>
    <w:rsid w:val="003547BE"/>
    <w:rsid w:val="00354ACA"/>
    <w:rsid w:val="0035544B"/>
    <w:rsid w:val="0035644A"/>
    <w:rsid w:val="003567A6"/>
    <w:rsid w:val="003568B2"/>
    <w:rsid w:val="003568CA"/>
    <w:rsid w:val="00357BDE"/>
    <w:rsid w:val="00361817"/>
    <w:rsid w:val="00361BF2"/>
    <w:rsid w:val="00362AC4"/>
    <w:rsid w:val="003631C0"/>
    <w:rsid w:val="0036347B"/>
    <w:rsid w:val="00363638"/>
    <w:rsid w:val="0036513B"/>
    <w:rsid w:val="00366042"/>
    <w:rsid w:val="003664A7"/>
    <w:rsid w:val="00366CBD"/>
    <w:rsid w:val="00366CC1"/>
    <w:rsid w:val="00367F08"/>
    <w:rsid w:val="0037007B"/>
    <w:rsid w:val="00371345"/>
    <w:rsid w:val="00371ABE"/>
    <w:rsid w:val="00371C40"/>
    <w:rsid w:val="00371F74"/>
    <w:rsid w:val="00372975"/>
    <w:rsid w:val="003735BB"/>
    <w:rsid w:val="00373D10"/>
    <w:rsid w:val="00375ED7"/>
    <w:rsid w:val="00376115"/>
    <w:rsid w:val="00376D35"/>
    <w:rsid w:val="00377171"/>
    <w:rsid w:val="0037794D"/>
    <w:rsid w:val="003805DF"/>
    <w:rsid w:val="0038355D"/>
    <w:rsid w:val="0038394E"/>
    <w:rsid w:val="003843D0"/>
    <w:rsid w:val="003846EB"/>
    <w:rsid w:val="00384EEC"/>
    <w:rsid w:val="0038507D"/>
    <w:rsid w:val="0038554A"/>
    <w:rsid w:val="003867E5"/>
    <w:rsid w:val="00386D2F"/>
    <w:rsid w:val="00386F17"/>
    <w:rsid w:val="003870CD"/>
    <w:rsid w:val="003903D3"/>
    <w:rsid w:val="00390E69"/>
    <w:rsid w:val="0039161B"/>
    <w:rsid w:val="00391D4F"/>
    <w:rsid w:val="00392780"/>
    <w:rsid w:val="00393516"/>
    <w:rsid w:val="00393F9E"/>
    <w:rsid w:val="003947E7"/>
    <w:rsid w:val="00395DA1"/>
    <w:rsid w:val="00395FDB"/>
    <w:rsid w:val="00396F11"/>
    <w:rsid w:val="003974AD"/>
    <w:rsid w:val="00397590"/>
    <w:rsid w:val="00397DE8"/>
    <w:rsid w:val="003A0111"/>
    <w:rsid w:val="003A1ED0"/>
    <w:rsid w:val="003A20E3"/>
    <w:rsid w:val="003A27C5"/>
    <w:rsid w:val="003A2A44"/>
    <w:rsid w:val="003A3013"/>
    <w:rsid w:val="003A3435"/>
    <w:rsid w:val="003A3C94"/>
    <w:rsid w:val="003A47A1"/>
    <w:rsid w:val="003A75FC"/>
    <w:rsid w:val="003A7966"/>
    <w:rsid w:val="003B06D0"/>
    <w:rsid w:val="003B0A05"/>
    <w:rsid w:val="003B15EE"/>
    <w:rsid w:val="003B168D"/>
    <w:rsid w:val="003B1892"/>
    <w:rsid w:val="003B21F2"/>
    <w:rsid w:val="003B2B65"/>
    <w:rsid w:val="003B30B9"/>
    <w:rsid w:val="003B3109"/>
    <w:rsid w:val="003B3BB0"/>
    <w:rsid w:val="003B3F18"/>
    <w:rsid w:val="003B3FE1"/>
    <w:rsid w:val="003B4DAA"/>
    <w:rsid w:val="003B652A"/>
    <w:rsid w:val="003B77E8"/>
    <w:rsid w:val="003C0A07"/>
    <w:rsid w:val="003C0B22"/>
    <w:rsid w:val="003C0C76"/>
    <w:rsid w:val="003C29B4"/>
    <w:rsid w:val="003C2CC7"/>
    <w:rsid w:val="003C352D"/>
    <w:rsid w:val="003C3833"/>
    <w:rsid w:val="003C3891"/>
    <w:rsid w:val="003C4105"/>
    <w:rsid w:val="003C4904"/>
    <w:rsid w:val="003C4F37"/>
    <w:rsid w:val="003C4F86"/>
    <w:rsid w:val="003C5212"/>
    <w:rsid w:val="003C5E0E"/>
    <w:rsid w:val="003C69C6"/>
    <w:rsid w:val="003C6C81"/>
    <w:rsid w:val="003C6E14"/>
    <w:rsid w:val="003D077F"/>
    <w:rsid w:val="003D12C6"/>
    <w:rsid w:val="003D1F5E"/>
    <w:rsid w:val="003D2C4F"/>
    <w:rsid w:val="003D4704"/>
    <w:rsid w:val="003D4E1A"/>
    <w:rsid w:val="003D6001"/>
    <w:rsid w:val="003D7AB9"/>
    <w:rsid w:val="003D7AC1"/>
    <w:rsid w:val="003D7E0C"/>
    <w:rsid w:val="003E0D67"/>
    <w:rsid w:val="003E0EBC"/>
    <w:rsid w:val="003E16C2"/>
    <w:rsid w:val="003E18DF"/>
    <w:rsid w:val="003E1D59"/>
    <w:rsid w:val="003E1EBE"/>
    <w:rsid w:val="003E30EA"/>
    <w:rsid w:val="003E31A0"/>
    <w:rsid w:val="003E418F"/>
    <w:rsid w:val="003E4479"/>
    <w:rsid w:val="003E520A"/>
    <w:rsid w:val="003E5575"/>
    <w:rsid w:val="003E61C0"/>
    <w:rsid w:val="003E6668"/>
    <w:rsid w:val="003E6C30"/>
    <w:rsid w:val="003E6C48"/>
    <w:rsid w:val="003E712F"/>
    <w:rsid w:val="003E7BBC"/>
    <w:rsid w:val="003F00CC"/>
    <w:rsid w:val="003F0762"/>
    <w:rsid w:val="003F0962"/>
    <w:rsid w:val="003F0AD7"/>
    <w:rsid w:val="003F1410"/>
    <w:rsid w:val="003F3ED9"/>
    <w:rsid w:val="003F6745"/>
    <w:rsid w:val="003F7450"/>
    <w:rsid w:val="00400576"/>
    <w:rsid w:val="00400D37"/>
    <w:rsid w:val="00400F5D"/>
    <w:rsid w:val="00402373"/>
    <w:rsid w:val="00404246"/>
    <w:rsid w:val="00404298"/>
    <w:rsid w:val="00404CF6"/>
    <w:rsid w:val="00404FE1"/>
    <w:rsid w:val="004058A8"/>
    <w:rsid w:val="00406A15"/>
    <w:rsid w:val="00406E01"/>
    <w:rsid w:val="004070FA"/>
    <w:rsid w:val="0041002A"/>
    <w:rsid w:val="00411476"/>
    <w:rsid w:val="00412D57"/>
    <w:rsid w:val="0041306B"/>
    <w:rsid w:val="00413670"/>
    <w:rsid w:val="004140C1"/>
    <w:rsid w:val="004146B6"/>
    <w:rsid w:val="00414DE8"/>
    <w:rsid w:val="00416266"/>
    <w:rsid w:val="00416D8C"/>
    <w:rsid w:val="004174BB"/>
    <w:rsid w:val="00420060"/>
    <w:rsid w:val="00422FD9"/>
    <w:rsid w:val="004237DF"/>
    <w:rsid w:val="004239BE"/>
    <w:rsid w:val="00425AB5"/>
    <w:rsid w:val="00426273"/>
    <w:rsid w:val="004264F7"/>
    <w:rsid w:val="00426AA8"/>
    <w:rsid w:val="00426D44"/>
    <w:rsid w:val="0042743C"/>
    <w:rsid w:val="00427A3B"/>
    <w:rsid w:val="00430BC7"/>
    <w:rsid w:val="00432ACD"/>
    <w:rsid w:val="00432E41"/>
    <w:rsid w:val="00432EDE"/>
    <w:rsid w:val="0043344D"/>
    <w:rsid w:val="00433555"/>
    <w:rsid w:val="00435E0C"/>
    <w:rsid w:val="00436676"/>
    <w:rsid w:val="00436A33"/>
    <w:rsid w:val="00436E97"/>
    <w:rsid w:val="00436F69"/>
    <w:rsid w:val="004375F0"/>
    <w:rsid w:val="0043796F"/>
    <w:rsid w:val="00437C2F"/>
    <w:rsid w:val="0044072C"/>
    <w:rsid w:val="004414B4"/>
    <w:rsid w:val="004425FB"/>
    <w:rsid w:val="004443DB"/>
    <w:rsid w:val="0044457D"/>
    <w:rsid w:val="0044461E"/>
    <w:rsid w:val="004448A8"/>
    <w:rsid w:val="00444DA5"/>
    <w:rsid w:val="00444EA4"/>
    <w:rsid w:val="0044519B"/>
    <w:rsid w:val="004469AB"/>
    <w:rsid w:val="00446F61"/>
    <w:rsid w:val="004471DE"/>
    <w:rsid w:val="004523E5"/>
    <w:rsid w:val="004526E1"/>
    <w:rsid w:val="00453598"/>
    <w:rsid w:val="004541F5"/>
    <w:rsid w:val="00454305"/>
    <w:rsid w:val="00454BE9"/>
    <w:rsid w:val="00454C75"/>
    <w:rsid w:val="00457089"/>
    <w:rsid w:val="00457977"/>
    <w:rsid w:val="004579A5"/>
    <w:rsid w:val="00460257"/>
    <w:rsid w:val="004606F1"/>
    <w:rsid w:val="004610A5"/>
    <w:rsid w:val="0046133E"/>
    <w:rsid w:val="0046187D"/>
    <w:rsid w:val="00461DFD"/>
    <w:rsid w:val="00463DCD"/>
    <w:rsid w:val="00464821"/>
    <w:rsid w:val="004651E4"/>
    <w:rsid w:val="0046592B"/>
    <w:rsid w:val="00465C29"/>
    <w:rsid w:val="00465DC5"/>
    <w:rsid w:val="00465DEF"/>
    <w:rsid w:val="004702CB"/>
    <w:rsid w:val="004705EA"/>
    <w:rsid w:val="00471258"/>
    <w:rsid w:val="004722BC"/>
    <w:rsid w:val="00472CB1"/>
    <w:rsid w:val="00473797"/>
    <w:rsid w:val="00474CAC"/>
    <w:rsid w:val="0047518B"/>
    <w:rsid w:val="00475962"/>
    <w:rsid w:val="004761CE"/>
    <w:rsid w:val="00476D5B"/>
    <w:rsid w:val="00477C23"/>
    <w:rsid w:val="004803E6"/>
    <w:rsid w:val="00480934"/>
    <w:rsid w:val="00480A63"/>
    <w:rsid w:val="004811EC"/>
    <w:rsid w:val="00481989"/>
    <w:rsid w:val="00484FC2"/>
    <w:rsid w:val="004853E1"/>
    <w:rsid w:val="00485B8D"/>
    <w:rsid w:val="004861B1"/>
    <w:rsid w:val="00486282"/>
    <w:rsid w:val="0048631B"/>
    <w:rsid w:val="0048694E"/>
    <w:rsid w:val="00486B11"/>
    <w:rsid w:val="00487000"/>
    <w:rsid w:val="00487712"/>
    <w:rsid w:val="00487AEA"/>
    <w:rsid w:val="00491CB7"/>
    <w:rsid w:val="00491DD0"/>
    <w:rsid w:val="0049244A"/>
    <w:rsid w:val="00492452"/>
    <w:rsid w:val="004926AC"/>
    <w:rsid w:val="00492DE0"/>
    <w:rsid w:val="0049304C"/>
    <w:rsid w:val="0049307A"/>
    <w:rsid w:val="00493833"/>
    <w:rsid w:val="004946B9"/>
    <w:rsid w:val="00495014"/>
    <w:rsid w:val="0049515D"/>
    <w:rsid w:val="00496838"/>
    <w:rsid w:val="00496DC2"/>
    <w:rsid w:val="00497491"/>
    <w:rsid w:val="004A018E"/>
    <w:rsid w:val="004A0DFD"/>
    <w:rsid w:val="004A22D8"/>
    <w:rsid w:val="004A26F1"/>
    <w:rsid w:val="004A31C0"/>
    <w:rsid w:val="004A37DC"/>
    <w:rsid w:val="004A3C75"/>
    <w:rsid w:val="004A44E6"/>
    <w:rsid w:val="004A5A7D"/>
    <w:rsid w:val="004A5FE0"/>
    <w:rsid w:val="004A61D2"/>
    <w:rsid w:val="004A6AFB"/>
    <w:rsid w:val="004A7011"/>
    <w:rsid w:val="004A72A7"/>
    <w:rsid w:val="004A781E"/>
    <w:rsid w:val="004A7FD5"/>
    <w:rsid w:val="004B1AAF"/>
    <w:rsid w:val="004B1D6A"/>
    <w:rsid w:val="004B1DE9"/>
    <w:rsid w:val="004B2477"/>
    <w:rsid w:val="004B24BA"/>
    <w:rsid w:val="004B3EC3"/>
    <w:rsid w:val="004B3F54"/>
    <w:rsid w:val="004B4033"/>
    <w:rsid w:val="004B4436"/>
    <w:rsid w:val="004B517B"/>
    <w:rsid w:val="004B7689"/>
    <w:rsid w:val="004B7FB9"/>
    <w:rsid w:val="004C06FB"/>
    <w:rsid w:val="004C0F88"/>
    <w:rsid w:val="004C1A40"/>
    <w:rsid w:val="004C2117"/>
    <w:rsid w:val="004C3F87"/>
    <w:rsid w:val="004C5153"/>
    <w:rsid w:val="004C6A15"/>
    <w:rsid w:val="004C6CB5"/>
    <w:rsid w:val="004C71F8"/>
    <w:rsid w:val="004C7535"/>
    <w:rsid w:val="004D1B07"/>
    <w:rsid w:val="004D2DE3"/>
    <w:rsid w:val="004D3878"/>
    <w:rsid w:val="004D5873"/>
    <w:rsid w:val="004D5C54"/>
    <w:rsid w:val="004D5CA4"/>
    <w:rsid w:val="004D5E8E"/>
    <w:rsid w:val="004D70EF"/>
    <w:rsid w:val="004E04ED"/>
    <w:rsid w:val="004E0A4C"/>
    <w:rsid w:val="004E13F5"/>
    <w:rsid w:val="004E1ACC"/>
    <w:rsid w:val="004E1F3A"/>
    <w:rsid w:val="004E1FBF"/>
    <w:rsid w:val="004E260F"/>
    <w:rsid w:val="004E48DB"/>
    <w:rsid w:val="004E4F9F"/>
    <w:rsid w:val="004E59E5"/>
    <w:rsid w:val="004E5F22"/>
    <w:rsid w:val="004E67F8"/>
    <w:rsid w:val="004E702A"/>
    <w:rsid w:val="004E738C"/>
    <w:rsid w:val="004E7910"/>
    <w:rsid w:val="004F1531"/>
    <w:rsid w:val="004F1EDF"/>
    <w:rsid w:val="004F2027"/>
    <w:rsid w:val="004F2829"/>
    <w:rsid w:val="004F3050"/>
    <w:rsid w:val="004F343B"/>
    <w:rsid w:val="004F4307"/>
    <w:rsid w:val="004F51BD"/>
    <w:rsid w:val="004F59B9"/>
    <w:rsid w:val="004F6BB5"/>
    <w:rsid w:val="00500231"/>
    <w:rsid w:val="005002A0"/>
    <w:rsid w:val="00500D16"/>
    <w:rsid w:val="00500E42"/>
    <w:rsid w:val="00502DBF"/>
    <w:rsid w:val="00503C64"/>
    <w:rsid w:val="0050474C"/>
    <w:rsid w:val="00504998"/>
    <w:rsid w:val="00505401"/>
    <w:rsid w:val="00506715"/>
    <w:rsid w:val="00507F69"/>
    <w:rsid w:val="0051004E"/>
    <w:rsid w:val="0051050F"/>
    <w:rsid w:val="00510FA5"/>
    <w:rsid w:val="005119CD"/>
    <w:rsid w:val="005123C6"/>
    <w:rsid w:val="0051243F"/>
    <w:rsid w:val="00513CEB"/>
    <w:rsid w:val="00513EC1"/>
    <w:rsid w:val="0051441B"/>
    <w:rsid w:val="00514CDB"/>
    <w:rsid w:val="00515364"/>
    <w:rsid w:val="00515A1A"/>
    <w:rsid w:val="00516E14"/>
    <w:rsid w:val="00517E33"/>
    <w:rsid w:val="00520495"/>
    <w:rsid w:val="00520661"/>
    <w:rsid w:val="00521C1E"/>
    <w:rsid w:val="00521F7B"/>
    <w:rsid w:val="00522762"/>
    <w:rsid w:val="005227DD"/>
    <w:rsid w:val="00523012"/>
    <w:rsid w:val="00523927"/>
    <w:rsid w:val="0052392D"/>
    <w:rsid w:val="00524133"/>
    <w:rsid w:val="00524192"/>
    <w:rsid w:val="00524A53"/>
    <w:rsid w:val="00524E1B"/>
    <w:rsid w:val="00526519"/>
    <w:rsid w:val="0052672D"/>
    <w:rsid w:val="00526CB2"/>
    <w:rsid w:val="005273B3"/>
    <w:rsid w:val="00530173"/>
    <w:rsid w:val="00530921"/>
    <w:rsid w:val="00531675"/>
    <w:rsid w:val="00531B81"/>
    <w:rsid w:val="00532E65"/>
    <w:rsid w:val="00533299"/>
    <w:rsid w:val="00533A80"/>
    <w:rsid w:val="005346AB"/>
    <w:rsid w:val="005349C3"/>
    <w:rsid w:val="00535D27"/>
    <w:rsid w:val="005361ED"/>
    <w:rsid w:val="0053654C"/>
    <w:rsid w:val="00536804"/>
    <w:rsid w:val="00537BA1"/>
    <w:rsid w:val="00537E0C"/>
    <w:rsid w:val="0054057D"/>
    <w:rsid w:val="0054062B"/>
    <w:rsid w:val="00540DBB"/>
    <w:rsid w:val="00540F03"/>
    <w:rsid w:val="0054151F"/>
    <w:rsid w:val="00541CF5"/>
    <w:rsid w:val="005422C9"/>
    <w:rsid w:val="00542DE7"/>
    <w:rsid w:val="005438E8"/>
    <w:rsid w:val="005445E9"/>
    <w:rsid w:val="00544B39"/>
    <w:rsid w:val="00547EA9"/>
    <w:rsid w:val="0055096E"/>
    <w:rsid w:val="005522F0"/>
    <w:rsid w:val="0055353B"/>
    <w:rsid w:val="00554AEC"/>
    <w:rsid w:val="005568E3"/>
    <w:rsid w:val="005574BD"/>
    <w:rsid w:val="00560F69"/>
    <w:rsid w:val="0056162A"/>
    <w:rsid w:val="0056165B"/>
    <w:rsid w:val="005616D1"/>
    <w:rsid w:val="005620B8"/>
    <w:rsid w:val="0056282C"/>
    <w:rsid w:val="00562FCB"/>
    <w:rsid w:val="00563502"/>
    <w:rsid w:val="0056352E"/>
    <w:rsid w:val="00563712"/>
    <w:rsid w:val="005637EC"/>
    <w:rsid w:val="00563EED"/>
    <w:rsid w:val="005642B3"/>
    <w:rsid w:val="00564300"/>
    <w:rsid w:val="005644C6"/>
    <w:rsid w:val="00565163"/>
    <w:rsid w:val="0056533F"/>
    <w:rsid w:val="00565627"/>
    <w:rsid w:val="00565F34"/>
    <w:rsid w:val="00566263"/>
    <w:rsid w:val="00566AA0"/>
    <w:rsid w:val="00567AF0"/>
    <w:rsid w:val="00570E26"/>
    <w:rsid w:val="00572FCF"/>
    <w:rsid w:val="00573791"/>
    <w:rsid w:val="005752BA"/>
    <w:rsid w:val="00576A64"/>
    <w:rsid w:val="005779D0"/>
    <w:rsid w:val="005802A3"/>
    <w:rsid w:val="005819DB"/>
    <w:rsid w:val="00581C83"/>
    <w:rsid w:val="005826C8"/>
    <w:rsid w:val="00582A08"/>
    <w:rsid w:val="00585B07"/>
    <w:rsid w:val="00586113"/>
    <w:rsid w:val="0058750C"/>
    <w:rsid w:val="0059137C"/>
    <w:rsid w:val="00591C5D"/>
    <w:rsid w:val="005926F4"/>
    <w:rsid w:val="00592808"/>
    <w:rsid w:val="005928F7"/>
    <w:rsid w:val="005936EC"/>
    <w:rsid w:val="005937A8"/>
    <w:rsid w:val="00593817"/>
    <w:rsid w:val="00593F6C"/>
    <w:rsid w:val="00594FF1"/>
    <w:rsid w:val="00595188"/>
    <w:rsid w:val="005960C3"/>
    <w:rsid w:val="00597837"/>
    <w:rsid w:val="00597F80"/>
    <w:rsid w:val="005A06F8"/>
    <w:rsid w:val="005A0C7A"/>
    <w:rsid w:val="005A1460"/>
    <w:rsid w:val="005A15CA"/>
    <w:rsid w:val="005A1B4F"/>
    <w:rsid w:val="005A2E73"/>
    <w:rsid w:val="005A4396"/>
    <w:rsid w:val="005A5915"/>
    <w:rsid w:val="005A629B"/>
    <w:rsid w:val="005A7785"/>
    <w:rsid w:val="005B065C"/>
    <w:rsid w:val="005B0A6A"/>
    <w:rsid w:val="005B1053"/>
    <w:rsid w:val="005B1B84"/>
    <w:rsid w:val="005B2308"/>
    <w:rsid w:val="005B3B37"/>
    <w:rsid w:val="005B3E10"/>
    <w:rsid w:val="005B4211"/>
    <w:rsid w:val="005B4288"/>
    <w:rsid w:val="005B4FF6"/>
    <w:rsid w:val="005B75AA"/>
    <w:rsid w:val="005B7C37"/>
    <w:rsid w:val="005B7CFE"/>
    <w:rsid w:val="005C0DE8"/>
    <w:rsid w:val="005C0F79"/>
    <w:rsid w:val="005C1249"/>
    <w:rsid w:val="005C20A9"/>
    <w:rsid w:val="005C226B"/>
    <w:rsid w:val="005C2AD1"/>
    <w:rsid w:val="005C4EFB"/>
    <w:rsid w:val="005C590E"/>
    <w:rsid w:val="005C6F99"/>
    <w:rsid w:val="005C7D11"/>
    <w:rsid w:val="005D0AC3"/>
    <w:rsid w:val="005D0BDE"/>
    <w:rsid w:val="005D33B2"/>
    <w:rsid w:val="005D441D"/>
    <w:rsid w:val="005D5076"/>
    <w:rsid w:val="005D5CC5"/>
    <w:rsid w:val="005D5D8B"/>
    <w:rsid w:val="005D6548"/>
    <w:rsid w:val="005D69CB"/>
    <w:rsid w:val="005D6A62"/>
    <w:rsid w:val="005D787A"/>
    <w:rsid w:val="005D7DC9"/>
    <w:rsid w:val="005E00FC"/>
    <w:rsid w:val="005E01BC"/>
    <w:rsid w:val="005E06B7"/>
    <w:rsid w:val="005E1215"/>
    <w:rsid w:val="005E129F"/>
    <w:rsid w:val="005E18D8"/>
    <w:rsid w:val="005E19C2"/>
    <w:rsid w:val="005E1EAA"/>
    <w:rsid w:val="005E2370"/>
    <w:rsid w:val="005E294B"/>
    <w:rsid w:val="005E34A6"/>
    <w:rsid w:val="005E3FCA"/>
    <w:rsid w:val="005E431D"/>
    <w:rsid w:val="005E4A2B"/>
    <w:rsid w:val="005E4B57"/>
    <w:rsid w:val="005E5171"/>
    <w:rsid w:val="005E6BE5"/>
    <w:rsid w:val="005E6C97"/>
    <w:rsid w:val="005F032E"/>
    <w:rsid w:val="005F1772"/>
    <w:rsid w:val="005F1ED3"/>
    <w:rsid w:val="005F2259"/>
    <w:rsid w:val="005F2A17"/>
    <w:rsid w:val="005F4D59"/>
    <w:rsid w:val="005F5E19"/>
    <w:rsid w:val="005F6F18"/>
    <w:rsid w:val="005F7859"/>
    <w:rsid w:val="00601E4F"/>
    <w:rsid w:val="006034A6"/>
    <w:rsid w:val="00603F4A"/>
    <w:rsid w:val="006066DC"/>
    <w:rsid w:val="00606739"/>
    <w:rsid w:val="00607D18"/>
    <w:rsid w:val="006105E6"/>
    <w:rsid w:val="00610E09"/>
    <w:rsid w:val="00611827"/>
    <w:rsid w:val="00612F5C"/>
    <w:rsid w:val="00613E13"/>
    <w:rsid w:val="006143C8"/>
    <w:rsid w:val="00614548"/>
    <w:rsid w:val="00615CB9"/>
    <w:rsid w:val="00616161"/>
    <w:rsid w:val="006162AB"/>
    <w:rsid w:val="00616BDF"/>
    <w:rsid w:val="00617254"/>
    <w:rsid w:val="006173D9"/>
    <w:rsid w:val="00617CAC"/>
    <w:rsid w:val="00617D7D"/>
    <w:rsid w:val="00620436"/>
    <w:rsid w:val="00620524"/>
    <w:rsid w:val="00621B2D"/>
    <w:rsid w:val="00621C31"/>
    <w:rsid w:val="00622527"/>
    <w:rsid w:val="006234D5"/>
    <w:rsid w:val="00623E1A"/>
    <w:rsid w:val="00623EFA"/>
    <w:rsid w:val="00624165"/>
    <w:rsid w:val="00624714"/>
    <w:rsid w:val="00625CAB"/>
    <w:rsid w:val="006260DD"/>
    <w:rsid w:val="00627205"/>
    <w:rsid w:val="00630D79"/>
    <w:rsid w:val="00632349"/>
    <w:rsid w:val="006327BF"/>
    <w:rsid w:val="00633A52"/>
    <w:rsid w:val="00633CA3"/>
    <w:rsid w:val="00633D13"/>
    <w:rsid w:val="0063487D"/>
    <w:rsid w:val="00635062"/>
    <w:rsid w:val="006353C2"/>
    <w:rsid w:val="00635DCE"/>
    <w:rsid w:val="0063609C"/>
    <w:rsid w:val="0063619B"/>
    <w:rsid w:val="00636D8E"/>
    <w:rsid w:val="00636DB3"/>
    <w:rsid w:val="00637FA2"/>
    <w:rsid w:val="00640AE4"/>
    <w:rsid w:val="006411DE"/>
    <w:rsid w:val="006419FA"/>
    <w:rsid w:val="0064473D"/>
    <w:rsid w:val="00644BD4"/>
    <w:rsid w:val="00644F08"/>
    <w:rsid w:val="0064691F"/>
    <w:rsid w:val="006472F8"/>
    <w:rsid w:val="00650A63"/>
    <w:rsid w:val="0065174B"/>
    <w:rsid w:val="006517BC"/>
    <w:rsid w:val="00651948"/>
    <w:rsid w:val="00652D1F"/>
    <w:rsid w:val="00652ECF"/>
    <w:rsid w:val="006536A1"/>
    <w:rsid w:val="006538F6"/>
    <w:rsid w:val="00654BB1"/>
    <w:rsid w:val="00655AA9"/>
    <w:rsid w:val="006577BD"/>
    <w:rsid w:val="00661105"/>
    <w:rsid w:val="0066262F"/>
    <w:rsid w:val="00664254"/>
    <w:rsid w:val="006656EA"/>
    <w:rsid w:val="006666AF"/>
    <w:rsid w:val="00666BB2"/>
    <w:rsid w:val="00666DE5"/>
    <w:rsid w:val="00666EF9"/>
    <w:rsid w:val="00666FB1"/>
    <w:rsid w:val="006677F4"/>
    <w:rsid w:val="0067011F"/>
    <w:rsid w:val="006714FA"/>
    <w:rsid w:val="006714FF"/>
    <w:rsid w:val="006728AB"/>
    <w:rsid w:val="00672BF6"/>
    <w:rsid w:val="00673261"/>
    <w:rsid w:val="00675073"/>
    <w:rsid w:val="00675989"/>
    <w:rsid w:val="00676714"/>
    <w:rsid w:val="00680421"/>
    <w:rsid w:val="00680BB3"/>
    <w:rsid w:val="006811BD"/>
    <w:rsid w:val="006815FA"/>
    <w:rsid w:val="0068166A"/>
    <w:rsid w:val="00681B7A"/>
    <w:rsid w:val="00681F65"/>
    <w:rsid w:val="0068240F"/>
    <w:rsid w:val="00683570"/>
    <w:rsid w:val="00687542"/>
    <w:rsid w:val="0068777F"/>
    <w:rsid w:val="00690652"/>
    <w:rsid w:val="00690BDC"/>
    <w:rsid w:val="0069211C"/>
    <w:rsid w:val="00692903"/>
    <w:rsid w:val="006933D8"/>
    <w:rsid w:val="00693CD4"/>
    <w:rsid w:val="006947AE"/>
    <w:rsid w:val="006948D3"/>
    <w:rsid w:val="00695842"/>
    <w:rsid w:val="00696113"/>
    <w:rsid w:val="00697BF4"/>
    <w:rsid w:val="006A050B"/>
    <w:rsid w:val="006A066C"/>
    <w:rsid w:val="006A08B7"/>
    <w:rsid w:val="006A0BF1"/>
    <w:rsid w:val="006A10CC"/>
    <w:rsid w:val="006A140F"/>
    <w:rsid w:val="006A15D7"/>
    <w:rsid w:val="006A1F7F"/>
    <w:rsid w:val="006A2793"/>
    <w:rsid w:val="006A40A3"/>
    <w:rsid w:val="006A4EB5"/>
    <w:rsid w:val="006A5032"/>
    <w:rsid w:val="006A588F"/>
    <w:rsid w:val="006A6CB9"/>
    <w:rsid w:val="006B041D"/>
    <w:rsid w:val="006B0519"/>
    <w:rsid w:val="006B2492"/>
    <w:rsid w:val="006B2897"/>
    <w:rsid w:val="006B2935"/>
    <w:rsid w:val="006B4584"/>
    <w:rsid w:val="006B5D37"/>
    <w:rsid w:val="006B72DB"/>
    <w:rsid w:val="006B7E9F"/>
    <w:rsid w:val="006C02DB"/>
    <w:rsid w:val="006C067F"/>
    <w:rsid w:val="006C274F"/>
    <w:rsid w:val="006C3997"/>
    <w:rsid w:val="006C412B"/>
    <w:rsid w:val="006C415F"/>
    <w:rsid w:val="006C442A"/>
    <w:rsid w:val="006C4501"/>
    <w:rsid w:val="006C4B9C"/>
    <w:rsid w:val="006C506D"/>
    <w:rsid w:val="006C6B3A"/>
    <w:rsid w:val="006C6C99"/>
    <w:rsid w:val="006D0E65"/>
    <w:rsid w:val="006D1C3A"/>
    <w:rsid w:val="006D2155"/>
    <w:rsid w:val="006D2204"/>
    <w:rsid w:val="006D5AD2"/>
    <w:rsid w:val="006D767E"/>
    <w:rsid w:val="006E0D8F"/>
    <w:rsid w:val="006E200E"/>
    <w:rsid w:val="006E2747"/>
    <w:rsid w:val="006E3B35"/>
    <w:rsid w:val="006E41CB"/>
    <w:rsid w:val="006E65DF"/>
    <w:rsid w:val="006E677E"/>
    <w:rsid w:val="006F0931"/>
    <w:rsid w:val="006F0F70"/>
    <w:rsid w:val="006F10BB"/>
    <w:rsid w:val="006F10EA"/>
    <w:rsid w:val="006F11A0"/>
    <w:rsid w:val="006F2A33"/>
    <w:rsid w:val="006F2CF1"/>
    <w:rsid w:val="006F3789"/>
    <w:rsid w:val="006F37A4"/>
    <w:rsid w:val="006F5059"/>
    <w:rsid w:val="006F50D2"/>
    <w:rsid w:val="006F73CC"/>
    <w:rsid w:val="006F757C"/>
    <w:rsid w:val="00700CE2"/>
    <w:rsid w:val="00701123"/>
    <w:rsid w:val="00702C84"/>
    <w:rsid w:val="00703FC3"/>
    <w:rsid w:val="00704A54"/>
    <w:rsid w:val="00704E00"/>
    <w:rsid w:val="00706C56"/>
    <w:rsid w:val="00707AF9"/>
    <w:rsid w:val="00707E35"/>
    <w:rsid w:val="00710E95"/>
    <w:rsid w:val="00711153"/>
    <w:rsid w:val="0071139F"/>
    <w:rsid w:val="007114CD"/>
    <w:rsid w:val="00711A74"/>
    <w:rsid w:val="0071247F"/>
    <w:rsid w:val="00712875"/>
    <w:rsid w:val="00713D21"/>
    <w:rsid w:val="00714B81"/>
    <w:rsid w:val="00715F55"/>
    <w:rsid w:val="00716257"/>
    <w:rsid w:val="007174BF"/>
    <w:rsid w:val="00717654"/>
    <w:rsid w:val="00717A69"/>
    <w:rsid w:val="007201D4"/>
    <w:rsid w:val="00721796"/>
    <w:rsid w:val="00721D55"/>
    <w:rsid w:val="0072289E"/>
    <w:rsid w:val="00722E1C"/>
    <w:rsid w:val="00723160"/>
    <w:rsid w:val="00723E76"/>
    <w:rsid w:val="00724CBE"/>
    <w:rsid w:val="00725CC6"/>
    <w:rsid w:val="007301AF"/>
    <w:rsid w:val="00730513"/>
    <w:rsid w:val="0073059D"/>
    <w:rsid w:val="007306F4"/>
    <w:rsid w:val="00730862"/>
    <w:rsid w:val="00730C22"/>
    <w:rsid w:val="00731741"/>
    <w:rsid w:val="00731D68"/>
    <w:rsid w:val="007324BD"/>
    <w:rsid w:val="00732671"/>
    <w:rsid w:val="00732B23"/>
    <w:rsid w:val="007339FD"/>
    <w:rsid w:val="00733C22"/>
    <w:rsid w:val="00734A3B"/>
    <w:rsid w:val="00734A7D"/>
    <w:rsid w:val="007359D7"/>
    <w:rsid w:val="007362A7"/>
    <w:rsid w:val="007363BA"/>
    <w:rsid w:val="00736B08"/>
    <w:rsid w:val="0073758D"/>
    <w:rsid w:val="0073785C"/>
    <w:rsid w:val="00741C38"/>
    <w:rsid w:val="00742028"/>
    <w:rsid w:val="00743659"/>
    <w:rsid w:val="007442DD"/>
    <w:rsid w:val="007468C4"/>
    <w:rsid w:val="0074693C"/>
    <w:rsid w:val="007479F4"/>
    <w:rsid w:val="00751EC3"/>
    <w:rsid w:val="00752218"/>
    <w:rsid w:val="00752855"/>
    <w:rsid w:val="0075387C"/>
    <w:rsid w:val="00754BC8"/>
    <w:rsid w:val="0075698F"/>
    <w:rsid w:val="0075729E"/>
    <w:rsid w:val="0075783C"/>
    <w:rsid w:val="00761156"/>
    <w:rsid w:val="0076116F"/>
    <w:rsid w:val="00761F63"/>
    <w:rsid w:val="0076278D"/>
    <w:rsid w:val="007636E0"/>
    <w:rsid w:val="0076386A"/>
    <w:rsid w:val="00763C60"/>
    <w:rsid w:val="00765ABF"/>
    <w:rsid w:val="00765C82"/>
    <w:rsid w:val="0076614B"/>
    <w:rsid w:val="00766A67"/>
    <w:rsid w:val="00766B10"/>
    <w:rsid w:val="00767E37"/>
    <w:rsid w:val="0077046F"/>
    <w:rsid w:val="0077123F"/>
    <w:rsid w:val="007712AB"/>
    <w:rsid w:val="00772A05"/>
    <w:rsid w:val="00772DAD"/>
    <w:rsid w:val="00772F19"/>
    <w:rsid w:val="0077364D"/>
    <w:rsid w:val="00773987"/>
    <w:rsid w:val="0077540D"/>
    <w:rsid w:val="00775487"/>
    <w:rsid w:val="0077584F"/>
    <w:rsid w:val="00776EBD"/>
    <w:rsid w:val="00782759"/>
    <w:rsid w:val="0078288B"/>
    <w:rsid w:val="00783894"/>
    <w:rsid w:val="00783FC6"/>
    <w:rsid w:val="00784234"/>
    <w:rsid w:val="007846F9"/>
    <w:rsid w:val="0078477E"/>
    <w:rsid w:val="007849D0"/>
    <w:rsid w:val="00784CB9"/>
    <w:rsid w:val="007855D9"/>
    <w:rsid w:val="0078601D"/>
    <w:rsid w:val="00787C2F"/>
    <w:rsid w:val="0079013C"/>
    <w:rsid w:val="00790F43"/>
    <w:rsid w:val="00793707"/>
    <w:rsid w:val="00793C52"/>
    <w:rsid w:val="00794D9A"/>
    <w:rsid w:val="00795D28"/>
    <w:rsid w:val="00795EF4"/>
    <w:rsid w:val="007970C4"/>
    <w:rsid w:val="00797FF3"/>
    <w:rsid w:val="007A0241"/>
    <w:rsid w:val="007A0569"/>
    <w:rsid w:val="007A09F8"/>
    <w:rsid w:val="007A1BA6"/>
    <w:rsid w:val="007A217C"/>
    <w:rsid w:val="007A27F5"/>
    <w:rsid w:val="007A3A00"/>
    <w:rsid w:val="007A3B2D"/>
    <w:rsid w:val="007A3FBF"/>
    <w:rsid w:val="007A41E9"/>
    <w:rsid w:val="007A4779"/>
    <w:rsid w:val="007A47D5"/>
    <w:rsid w:val="007A5043"/>
    <w:rsid w:val="007A55CE"/>
    <w:rsid w:val="007A709A"/>
    <w:rsid w:val="007A741A"/>
    <w:rsid w:val="007A7CD0"/>
    <w:rsid w:val="007B2A06"/>
    <w:rsid w:val="007B2D70"/>
    <w:rsid w:val="007B34B0"/>
    <w:rsid w:val="007B4ACA"/>
    <w:rsid w:val="007B5D10"/>
    <w:rsid w:val="007B640D"/>
    <w:rsid w:val="007B67B4"/>
    <w:rsid w:val="007B6DF5"/>
    <w:rsid w:val="007B7202"/>
    <w:rsid w:val="007B7257"/>
    <w:rsid w:val="007B75A8"/>
    <w:rsid w:val="007B762D"/>
    <w:rsid w:val="007B7865"/>
    <w:rsid w:val="007B7884"/>
    <w:rsid w:val="007C08CE"/>
    <w:rsid w:val="007C172B"/>
    <w:rsid w:val="007C1BE7"/>
    <w:rsid w:val="007C2429"/>
    <w:rsid w:val="007C292B"/>
    <w:rsid w:val="007C37E9"/>
    <w:rsid w:val="007C4975"/>
    <w:rsid w:val="007C65B1"/>
    <w:rsid w:val="007C6FF0"/>
    <w:rsid w:val="007C78E4"/>
    <w:rsid w:val="007D0445"/>
    <w:rsid w:val="007D1C31"/>
    <w:rsid w:val="007D49E6"/>
    <w:rsid w:val="007D5DAD"/>
    <w:rsid w:val="007D72F1"/>
    <w:rsid w:val="007D7667"/>
    <w:rsid w:val="007E0510"/>
    <w:rsid w:val="007E16F4"/>
    <w:rsid w:val="007E172E"/>
    <w:rsid w:val="007E18DB"/>
    <w:rsid w:val="007E1C14"/>
    <w:rsid w:val="007E2873"/>
    <w:rsid w:val="007E2D2E"/>
    <w:rsid w:val="007E345F"/>
    <w:rsid w:val="007E4011"/>
    <w:rsid w:val="007E51C6"/>
    <w:rsid w:val="007E6275"/>
    <w:rsid w:val="007E66EF"/>
    <w:rsid w:val="007E6C9C"/>
    <w:rsid w:val="007E7194"/>
    <w:rsid w:val="007E73D8"/>
    <w:rsid w:val="007F028E"/>
    <w:rsid w:val="007F04B5"/>
    <w:rsid w:val="007F0E1F"/>
    <w:rsid w:val="007F1DDA"/>
    <w:rsid w:val="007F21D3"/>
    <w:rsid w:val="007F2590"/>
    <w:rsid w:val="007F2710"/>
    <w:rsid w:val="007F32CA"/>
    <w:rsid w:val="007F3DF8"/>
    <w:rsid w:val="007F4DBD"/>
    <w:rsid w:val="007F576D"/>
    <w:rsid w:val="007F5924"/>
    <w:rsid w:val="007F6B71"/>
    <w:rsid w:val="007F6EE7"/>
    <w:rsid w:val="007F723E"/>
    <w:rsid w:val="007F73AB"/>
    <w:rsid w:val="008012D5"/>
    <w:rsid w:val="0080134F"/>
    <w:rsid w:val="00801A92"/>
    <w:rsid w:val="00803293"/>
    <w:rsid w:val="008035B5"/>
    <w:rsid w:val="00803818"/>
    <w:rsid w:val="008038F1"/>
    <w:rsid w:val="0080486E"/>
    <w:rsid w:val="00806A66"/>
    <w:rsid w:val="0081034A"/>
    <w:rsid w:val="00811207"/>
    <w:rsid w:val="00811E91"/>
    <w:rsid w:val="00812796"/>
    <w:rsid w:val="008143CE"/>
    <w:rsid w:val="00815AA0"/>
    <w:rsid w:val="008165DA"/>
    <w:rsid w:val="008174DF"/>
    <w:rsid w:val="008200F9"/>
    <w:rsid w:val="00820A85"/>
    <w:rsid w:val="00820C4E"/>
    <w:rsid w:val="00821086"/>
    <w:rsid w:val="008211A8"/>
    <w:rsid w:val="00822E39"/>
    <w:rsid w:val="00823166"/>
    <w:rsid w:val="008244BC"/>
    <w:rsid w:val="00825005"/>
    <w:rsid w:val="00825106"/>
    <w:rsid w:val="008268E8"/>
    <w:rsid w:val="00826EDE"/>
    <w:rsid w:val="008273A0"/>
    <w:rsid w:val="008276DB"/>
    <w:rsid w:val="00827929"/>
    <w:rsid w:val="0083051E"/>
    <w:rsid w:val="0083102E"/>
    <w:rsid w:val="008314DD"/>
    <w:rsid w:val="00832602"/>
    <w:rsid w:val="00833BA0"/>
    <w:rsid w:val="00833C58"/>
    <w:rsid w:val="00833DE1"/>
    <w:rsid w:val="008342CC"/>
    <w:rsid w:val="0083523E"/>
    <w:rsid w:val="00835969"/>
    <w:rsid w:val="00835C23"/>
    <w:rsid w:val="008369A4"/>
    <w:rsid w:val="00837C67"/>
    <w:rsid w:val="00837D1C"/>
    <w:rsid w:val="00837D42"/>
    <w:rsid w:val="00837F40"/>
    <w:rsid w:val="0084220C"/>
    <w:rsid w:val="008435DE"/>
    <w:rsid w:val="00843A4E"/>
    <w:rsid w:val="00843BB4"/>
    <w:rsid w:val="008449C6"/>
    <w:rsid w:val="00844B88"/>
    <w:rsid w:val="00845577"/>
    <w:rsid w:val="00845A40"/>
    <w:rsid w:val="00845B28"/>
    <w:rsid w:val="00845E05"/>
    <w:rsid w:val="00847063"/>
    <w:rsid w:val="00851EC9"/>
    <w:rsid w:val="0085205A"/>
    <w:rsid w:val="00852391"/>
    <w:rsid w:val="0085244E"/>
    <w:rsid w:val="00853010"/>
    <w:rsid w:val="008538DD"/>
    <w:rsid w:val="00853EE7"/>
    <w:rsid w:val="00854154"/>
    <w:rsid w:val="008548EA"/>
    <w:rsid w:val="0085503B"/>
    <w:rsid w:val="008571ED"/>
    <w:rsid w:val="00860F32"/>
    <w:rsid w:val="00861B63"/>
    <w:rsid w:val="00861E45"/>
    <w:rsid w:val="00862017"/>
    <w:rsid w:val="008626F7"/>
    <w:rsid w:val="00862842"/>
    <w:rsid w:val="00863AF9"/>
    <w:rsid w:val="00863E37"/>
    <w:rsid w:val="00864515"/>
    <w:rsid w:val="00865A0D"/>
    <w:rsid w:val="00865D91"/>
    <w:rsid w:val="00865E96"/>
    <w:rsid w:val="00866721"/>
    <w:rsid w:val="00867100"/>
    <w:rsid w:val="008671FD"/>
    <w:rsid w:val="0086785F"/>
    <w:rsid w:val="0087091F"/>
    <w:rsid w:val="00870E7A"/>
    <w:rsid w:val="00870FCB"/>
    <w:rsid w:val="008710DE"/>
    <w:rsid w:val="0087114C"/>
    <w:rsid w:val="0087273D"/>
    <w:rsid w:val="00873529"/>
    <w:rsid w:val="00874483"/>
    <w:rsid w:val="00874989"/>
    <w:rsid w:val="00875313"/>
    <w:rsid w:val="00875615"/>
    <w:rsid w:val="00876DC6"/>
    <w:rsid w:val="0087721F"/>
    <w:rsid w:val="0087795F"/>
    <w:rsid w:val="00877C76"/>
    <w:rsid w:val="00877E85"/>
    <w:rsid w:val="008805F4"/>
    <w:rsid w:val="00880680"/>
    <w:rsid w:val="00880FA6"/>
    <w:rsid w:val="0088124F"/>
    <w:rsid w:val="00882424"/>
    <w:rsid w:val="008859DE"/>
    <w:rsid w:val="008868E1"/>
    <w:rsid w:val="00886B1A"/>
    <w:rsid w:val="00886DAE"/>
    <w:rsid w:val="008873DC"/>
    <w:rsid w:val="00887C32"/>
    <w:rsid w:val="00891364"/>
    <w:rsid w:val="0089276A"/>
    <w:rsid w:val="0089309B"/>
    <w:rsid w:val="008934D2"/>
    <w:rsid w:val="008942CB"/>
    <w:rsid w:val="00894619"/>
    <w:rsid w:val="00894C01"/>
    <w:rsid w:val="008954D0"/>
    <w:rsid w:val="008A0BD9"/>
    <w:rsid w:val="008A2C58"/>
    <w:rsid w:val="008A2C76"/>
    <w:rsid w:val="008A2D74"/>
    <w:rsid w:val="008A3D43"/>
    <w:rsid w:val="008A4A65"/>
    <w:rsid w:val="008A6041"/>
    <w:rsid w:val="008A7187"/>
    <w:rsid w:val="008A7746"/>
    <w:rsid w:val="008B012D"/>
    <w:rsid w:val="008B0EAF"/>
    <w:rsid w:val="008B14CC"/>
    <w:rsid w:val="008B1CC8"/>
    <w:rsid w:val="008B3F6B"/>
    <w:rsid w:val="008B4DB6"/>
    <w:rsid w:val="008B4F3F"/>
    <w:rsid w:val="008B5C70"/>
    <w:rsid w:val="008B6F69"/>
    <w:rsid w:val="008B79A8"/>
    <w:rsid w:val="008C14B0"/>
    <w:rsid w:val="008C1807"/>
    <w:rsid w:val="008C390B"/>
    <w:rsid w:val="008C3E8D"/>
    <w:rsid w:val="008C4158"/>
    <w:rsid w:val="008C4471"/>
    <w:rsid w:val="008C448D"/>
    <w:rsid w:val="008C4909"/>
    <w:rsid w:val="008C5C6B"/>
    <w:rsid w:val="008C61BD"/>
    <w:rsid w:val="008C6E5B"/>
    <w:rsid w:val="008C79A0"/>
    <w:rsid w:val="008C7B18"/>
    <w:rsid w:val="008D1510"/>
    <w:rsid w:val="008D17DF"/>
    <w:rsid w:val="008D1A06"/>
    <w:rsid w:val="008D1A9B"/>
    <w:rsid w:val="008D29DB"/>
    <w:rsid w:val="008D2AEF"/>
    <w:rsid w:val="008D5D19"/>
    <w:rsid w:val="008D6532"/>
    <w:rsid w:val="008D790E"/>
    <w:rsid w:val="008E09C4"/>
    <w:rsid w:val="008E309C"/>
    <w:rsid w:val="008E334E"/>
    <w:rsid w:val="008E35D9"/>
    <w:rsid w:val="008E3D76"/>
    <w:rsid w:val="008E427B"/>
    <w:rsid w:val="008E4DEE"/>
    <w:rsid w:val="008E5677"/>
    <w:rsid w:val="008E5D53"/>
    <w:rsid w:val="008E61A3"/>
    <w:rsid w:val="008E74BA"/>
    <w:rsid w:val="008E7C4E"/>
    <w:rsid w:val="008E7C59"/>
    <w:rsid w:val="008E7D43"/>
    <w:rsid w:val="008F4ACD"/>
    <w:rsid w:val="008F4B8B"/>
    <w:rsid w:val="008F59B7"/>
    <w:rsid w:val="008F7095"/>
    <w:rsid w:val="009002FA"/>
    <w:rsid w:val="0090068D"/>
    <w:rsid w:val="00901E1A"/>
    <w:rsid w:val="009036B4"/>
    <w:rsid w:val="00903E39"/>
    <w:rsid w:val="00904109"/>
    <w:rsid w:val="009064CB"/>
    <w:rsid w:val="00906CA7"/>
    <w:rsid w:val="00906D04"/>
    <w:rsid w:val="00906E0A"/>
    <w:rsid w:val="00907723"/>
    <w:rsid w:val="00910DC0"/>
    <w:rsid w:val="009114D5"/>
    <w:rsid w:val="00912332"/>
    <w:rsid w:val="00912591"/>
    <w:rsid w:val="009125F6"/>
    <w:rsid w:val="00912682"/>
    <w:rsid w:val="00912924"/>
    <w:rsid w:val="00912A38"/>
    <w:rsid w:val="00913502"/>
    <w:rsid w:val="00914822"/>
    <w:rsid w:val="00915119"/>
    <w:rsid w:val="009156AA"/>
    <w:rsid w:val="00915DA1"/>
    <w:rsid w:val="00915EC4"/>
    <w:rsid w:val="00916157"/>
    <w:rsid w:val="009213C0"/>
    <w:rsid w:val="00921589"/>
    <w:rsid w:val="00925B5D"/>
    <w:rsid w:val="009262B1"/>
    <w:rsid w:val="009264F7"/>
    <w:rsid w:val="00926C6C"/>
    <w:rsid w:val="00927BE0"/>
    <w:rsid w:val="00930A55"/>
    <w:rsid w:val="009310AA"/>
    <w:rsid w:val="00931C98"/>
    <w:rsid w:val="00932460"/>
    <w:rsid w:val="009324A7"/>
    <w:rsid w:val="009325D9"/>
    <w:rsid w:val="0093341F"/>
    <w:rsid w:val="00934967"/>
    <w:rsid w:val="00934B07"/>
    <w:rsid w:val="00936125"/>
    <w:rsid w:val="009367B7"/>
    <w:rsid w:val="00936F2C"/>
    <w:rsid w:val="00936FB1"/>
    <w:rsid w:val="0093753F"/>
    <w:rsid w:val="0094101B"/>
    <w:rsid w:val="009435E2"/>
    <w:rsid w:val="009438E4"/>
    <w:rsid w:val="00943F6E"/>
    <w:rsid w:val="009456EB"/>
    <w:rsid w:val="00947393"/>
    <w:rsid w:val="00950206"/>
    <w:rsid w:val="00950C4C"/>
    <w:rsid w:val="009521CC"/>
    <w:rsid w:val="009522AF"/>
    <w:rsid w:val="00952471"/>
    <w:rsid w:val="009531B4"/>
    <w:rsid w:val="00955932"/>
    <w:rsid w:val="00955B52"/>
    <w:rsid w:val="009563A7"/>
    <w:rsid w:val="0095668A"/>
    <w:rsid w:val="00957577"/>
    <w:rsid w:val="009604A1"/>
    <w:rsid w:val="00960796"/>
    <w:rsid w:val="00960C89"/>
    <w:rsid w:val="00960FBB"/>
    <w:rsid w:val="009612B4"/>
    <w:rsid w:val="009612D7"/>
    <w:rsid w:val="00961448"/>
    <w:rsid w:val="00961675"/>
    <w:rsid w:val="00962832"/>
    <w:rsid w:val="009633B7"/>
    <w:rsid w:val="00963D68"/>
    <w:rsid w:val="00964810"/>
    <w:rsid w:val="0096587E"/>
    <w:rsid w:val="00965A46"/>
    <w:rsid w:val="0096649C"/>
    <w:rsid w:val="009664A1"/>
    <w:rsid w:val="00967880"/>
    <w:rsid w:val="009716C4"/>
    <w:rsid w:val="0097176B"/>
    <w:rsid w:val="00971911"/>
    <w:rsid w:val="00972A48"/>
    <w:rsid w:val="00972EBA"/>
    <w:rsid w:val="0097305C"/>
    <w:rsid w:val="00973196"/>
    <w:rsid w:val="00973945"/>
    <w:rsid w:val="00973A44"/>
    <w:rsid w:val="00973AF8"/>
    <w:rsid w:val="00973D60"/>
    <w:rsid w:val="00975633"/>
    <w:rsid w:val="00976482"/>
    <w:rsid w:val="00976991"/>
    <w:rsid w:val="00977DD5"/>
    <w:rsid w:val="009805CA"/>
    <w:rsid w:val="00981EE9"/>
    <w:rsid w:val="009824CD"/>
    <w:rsid w:val="009826B4"/>
    <w:rsid w:val="0098389A"/>
    <w:rsid w:val="0098464D"/>
    <w:rsid w:val="009850CF"/>
    <w:rsid w:val="009859F3"/>
    <w:rsid w:val="009861C9"/>
    <w:rsid w:val="00987052"/>
    <w:rsid w:val="00990263"/>
    <w:rsid w:val="00992481"/>
    <w:rsid w:val="00992F28"/>
    <w:rsid w:val="00992FCE"/>
    <w:rsid w:val="009944E1"/>
    <w:rsid w:val="00995E59"/>
    <w:rsid w:val="0099657B"/>
    <w:rsid w:val="009977BD"/>
    <w:rsid w:val="00997A07"/>
    <w:rsid w:val="009A0A8E"/>
    <w:rsid w:val="009A0CE7"/>
    <w:rsid w:val="009A109F"/>
    <w:rsid w:val="009A18A6"/>
    <w:rsid w:val="009A1AE5"/>
    <w:rsid w:val="009A21BD"/>
    <w:rsid w:val="009A23A9"/>
    <w:rsid w:val="009A36CB"/>
    <w:rsid w:val="009A40B3"/>
    <w:rsid w:val="009A4245"/>
    <w:rsid w:val="009A4C91"/>
    <w:rsid w:val="009A4FCB"/>
    <w:rsid w:val="009A5CF8"/>
    <w:rsid w:val="009A62E0"/>
    <w:rsid w:val="009A6406"/>
    <w:rsid w:val="009A6AC3"/>
    <w:rsid w:val="009B00B4"/>
    <w:rsid w:val="009B037F"/>
    <w:rsid w:val="009B04D6"/>
    <w:rsid w:val="009B1279"/>
    <w:rsid w:val="009B127A"/>
    <w:rsid w:val="009B2EE8"/>
    <w:rsid w:val="009B4B4C"/>
    <w:rsid w:val="009B5090"/>
    <w:rsid w:val="009B52BD"/>
    <w:rsid w:val="009B589D"/>
    <w:rsid w:val="009B5A69"/>
    <w:rsid w:val="009B7360"/>
    <w:rsid w:val="009C1819"/>
    <w:rsid w:val="009C1ED9"/>
    <w:rsid w:val="009C1F84"/>
    <w:rsid w:val="009C2093"/>
    <w:rsid w:val="009C3A0C"/>
    <w:rsid w:val="009C3C55"/>
    <w:rsid w:val="009C3E06"/>
    <w:rsid w:val="009C5F30"/>
    <w:rsid w:val="009C61A6"/>
    <w:rsid w:val="009C67B4"/>
    <w:rsid w:val="009C7416"/>
    <w:rsid w:val="009C749B"/>
    <w:rsid w:val="009D07AA"/>
    <w:rsid w:val="009D0A07"/>
    <w:rsid w:val="009D0F28"/>
    <w:rsid w:val="009D1236"/>
    <w:rsid w:val="009D156B"/>
    <w:rsid w:val="009D1DB5"/>
    <w:rsid w:val="009D237B"/>
    <w:rsid w:val="009D29D7"/>
    <w:rsid w:val="009D3788"/>
    <w:rsid w:val="009D38F9"/>
    <w:rsid w:val="009D3D42"/>
    <w:rsid w:val="009D42E0"/>
    <w:rsid w:val="009D4703"/>
    <w:rsid w:val="009D48B4"/>
    <w:rsid w:val="009D5580"/>
    <w:rsid w:val="009D5588"/>
    <w:rsid w:val="009D688A"/>
    <w:rsid w:val="009D6EC3"/>
    <w:rsid w:val="009D7329"/>
    <w:rsid w:val="009D77E8"/>
    <w:rsid w:val="009E0133"/>
    <w:rsid w:val="009E1781"/>
    <w:rsid w:val="009E1A01"/>
    <w:rsid w:val="009E1CB8"/>
    <w:rsid w:val="009E2746"/>
    <w:rsid w:val="009E2B1A"/>
    <w:rsid w:val="009E3B1D"/>
    <w:rsid w:val="009E3E0A"/>
    <w:rsid w:val="009E3FD9"/>
    <w:rsid w:val="009E40C3"/>
    <w:rsid w:val="009E4D10"/>
    <w:rsid w:val="009E4D11"/>
    <w:rsid w:val="009E4D47"/>
    <w:rsid w:val="009E4D4C"/>
    <w:rsid w:val="009E591A"/>
    <w:rsid w:val="009E5FF8"/>
    <w:rsid w:val="009E6751"/>
    <w:rsid w:val="009F0E97"/>
    <w:rsid w:val="009F146C"/>
    <w:rsid w:val="009F1B63"/>
    <w:rsid w:val="009F1D1C"/>
    <w:rsid w:val="009F2029"/>
    <w:rsid w:val="009F211E"/>
    <w:rsid w:val="009F22AA"/>
    <w:rsid w:val="009F24EC"/>
    <w:rsid w:val="009F439A"/>
    <w:rsid w:val="009F4681"/>
    <w:rsid w:val="009F471B"/>
    <w:rsid w:val="009F6432"/>
    <w:rsid w:val="009F74D1"/>
    <w:rsid w:val="009F7678"/>
    <w:rsid w:val="00A01EA9"/>
    <w:rsid w:val="00A02175"/>
    <w:rsid w:val="00A02D83"/>
    <w:rsid w:val="00A0301B"/>
    <w:rsid w:val="00A03390"/>
    <w:rsid w:val="00A03F75"/>
    <w:rsid w:val="00A05A59"/>
    <w:rsid w:val="00A0640A"/>
    <w:rsid w:val="00A06A3B"/>
    <w:rsid w:val="00A06D87"/>
    <w:rsid w:val="00A07A41"/>
    <w:rsid w:val="00A07B4C"/>
    <w:rsid w:val="00A100C4"/>
    <w:rsid w:val="00A10895"/>
    <w:rsid w:val="00A111E7"/>
    <w:rsid w:val="00A11C59"/>
    <w:rsid w:val="00A12728"/>
    <w:rsid w:val="00A12A5F"/>
    <w:rsid w:val="00A137E3"/>
    <w:rsid w:val="00A13942"/>
    <w:rsid w:val="00A13A87"/>
    <w:rsid w:val="00A14611"/>
    <w:rsid w:val="00A15343"/>
    <w:rsid w:val="00A1583C"/>
    <w:rsid w:val="00A16061"/>
    <w:rsid w:val="00A1718D"/>
    <w:rsid w:val="00A1723B"/>
    <w:rsid w:val="00A1737D"/>
    <w:rsid w:val="00A17CFE"/>
    <w:rsid w:val="00A2061C"/>
    <w:rsid w:val="00A21130"/>
    <w:rsid w:val="00A21249"/>
    <w:rsid w:val="00A213F1"/>
    <w:rsid w:val="00A222E4"/>
    <w:rsid w:val="00A231A4"/>
    <w:rsid w:val="00A2338F"/>
    <w:rsid w:val="00A238E4"/>
    <w:rsid w:val="00A24116"/>
    <w:rsid w:val="00A24C50"/>
    <w:rsid w:val="00A2508D"/>
    <w:rsid w:val="00A25235"/>
    <w:rsid w:val="00A25AE8"/>
    <w:rsid w:val="00A2601E"/>
    <w:rsid w:val="00A27B80"/>
    <w:rsid w:val="00A3027D"/>
    <w:rsid w:val="00A31DFB"/>
    <w:rsid w:val="00A321FA"/>
    <w:rsid w:val="00A329B7"/>
    <w:rsid w:val="00A33ADE"/>
    <w:rsid w:val="00A33C36"/>
    <w:rsid w:val="00A348F2"/>
    <w:rsid w:val="00A3759F"/>
    <w:rsid w:val="00A37C5C"/>
    <w:rsid w:val="00A404B2"/>
    <w:rsid w:val="00A40F83"/>
    <w:rsid w:val="00A413AC"/>
    <w:rsid w:val="00A443EA"/>
    <w:rsid w:val="00A44D29"/>
    <w:rsid w:val="00A45B96"/>
    <w:rsid w:val="00A461F5"/>
    <w:rsid w:val="00A4628A"/>
    <w:rsid w:val="00A46CBE"/>
    <w:rsid w:val="00A50198"/>
    <w:rsid w:val="00A5043B"/>
    <w:rsid w:val="00A5102F"/>
    <w:rsid w:val="00A511F5"/>
    <w:rsid w:val="00A524B5"/>
    <w:rsid w:val="00A52D90"/>
    <w:rsid w:val="00A52DEA"/>
    <w:rsid w:val="00A54D2C"/>
    <w:rsid w:val="00A55F19"/>
    <w:rsid w:val="00A5616E"/>
    <w:rsid w:val="00A5631E"/>
    <w:rsid w:val="00A57796"/>
    <w:rsid w:val="00A57A7E"/>
    <w:rsid w:val="00A57C1D"/>
    <w:rsid w:val="00A610E4"/>
    <w:rsid w:val="00A616EA"/>
    <w:rsid w:val="00A63529"/>
    <w:rsid w:val="00A63A31"/>
    <w:rsid w:val="00A63F3D"/>
    <w:rsid w:val="00A64397"/>
    <w:rsid w:val="00A64A4B"/>
    <w:rsid w:val="00A656A5"/>
    <w:rsid w:val="00A657A4"/>
    <w:rsid w:val="00A65D81"/>
    <w:rsid w:val="00A660B0"/>
    <w:rsid w:val="00A663EB"/>
    <w:rsid w:val="00A66A49"/>
    <w:rsid w:val="00A66F92"/>
    <w:rsid w:val="00A70403"/>
    <w:rsid w:val="00A70B91"/>
    <w:rsid w:val="00A70E14"/>
    <w:rsid w:val="00A71DF3"/>
    <w:rsid w:val="00A72007"/>
    <w:rsid w:val="00A72BA9"/>
    <w:rsid w:val="00A73213"/>
    <w:rsid w:val="00A73B41"/>
    <w:rsid w:val="00A740E2"/>
    <w:rsid w:val="00A75050"/>
    <w:rsid w:val="00A752ED"/>
    <w:rsid w:val="00A756F7"/>
    <w:rsid w:val="00A759FD"/>
    <w:rsid w:val="00A76056"/>
    <w:rsid w:val="00A762D0"/>
    <w:rsid w:val="00A770CF"/>
    <w:rsid w:val="00A77F3E"/>
    <w:rsid w:val="00A811D4"/>
    <w:rsid w:val="00A81595"/>
    <w:rsid w:val="00A8162A"/>
    <w:rsid w:val="00A81B4B"/>
    <w:rsid w:val="00A81C1B"/>
    <w:rsid w:val="00A824D3"/>
    <w:rsid w:val="00A82C67"/>
    <w:rsid w:val="00A83352"/>
    <w:rsid w:val="00A83D7D"/>
    <w:rsid w:val="00A8402F"/>
    <w:rsid w:val="00A8425F"/>
    <w:rsid w:val="00A84620"/>
    <w:rsid w:val="00A853AE"/>
    <w:rsid w:val="00A85C38"/>
    <w:rsid w:val="00A85C8F"/>
    <w:rsid w:val="00A861EB"/>
    <w:rsid w:val="00A8768B"/>
    <w:rsid w:val="00A90390"/>
    <w:rsid w:val="00A905BA"/>
    <w:rsid w:val="00A908F2"/>
    <w:rsid w:val="00A90A2A"/>
    <w:rsid w:val="00A915AC"/>
    <w:rsid w:val="00A9164B"/>
    <w:rsid w:val="00A91B56"/>
    <w:rsid w:val="00A9247C"/>
    <w:rsid w:val="00A932DE"/>
    <w:rsid w:val="00A93554"/>
    <w:rsid w:val="00A93B26"/>
    <w:rsid w:val="00A95E12"/>
    <w:rsid w:val="00A9787A"/>
    <w:rsid w:val="00A97DAE"/>
    <w:rsid w:val="00A97DE1"/>
    <w:rsid w:val="00AA0318"/>
    <w:rsid w:val="00AA4B4E"/>
    <w:rsid w:val="00AA4D5E"/>
    <w:rsid w:val="00AA4F8D"/>
    <w:rsid w:val="00AA5354"/>
    <w:rsid w:val="00AA5951"/>
    <w:rsid w:val="00AA6427"/>
    <w:rsid w:val="00AA70E1"/>
    <w:rsid w:val="00AA7D20"/>
    <w:rsid w:val="00AA7D41"/>
    <w:rsid w:val="00AA7F32"/>
    <w:rsid w:val="00AB0A52"/>
    <w:rsid w:val="00AB152A"/>
    <w:rsid w:val="00AB30A0"/>
    <w:rsid w:val="00AB3297"/>
    <w:rsid w:val="00AB3BC3"/>
    <w:rsid w:val="00AB3D02"/>
    <w:rsid w:val="00AB3DAD"/>
    <w:rsid w:val="00AB3DBE"/>
    <w:rsid w:val="00AB5332"/>
    <w:rsid w:val="00AB66F9"/>
    <w:rsid w:val="00AC0450"/>
    <w:rsid w:val="00AC26F4"/>
    <w:rsid w:val="00AC3437"/>
    <w:rsid w:val="00AC4224"/>
    <w:rsid w:val="00AC56FF"/>
    <w:rsid w:val="00AC5DA2"/>
    <w:rsid w:val="00AC5EBD"/>
    <w:rsid w:val="00AC7F95"/>
    <w:rsid w:val="00AD07AA"/>
    <w:rsid w:val="00AD1074"/>
    <w:rsid w:val="00AD1137"/>
    <w:rsid w:val="00AD1358"/>
    <w:rsid w:val="00AD15EC"/>
    <w:rsid w:val="00AD27A4"/>
    <w:rsid w:val="00AD3825"/>
    <w:rsid w:val="00AD456F"/>
    <w:rsid w:val="00AD4979"/>
    <w:rsid w:val="00AD4DE4"/>
    <w:rsid w:val="00AD5056"/>
    <w:rsid w:val="00AD54CF"/>
    <w:rsid w:val="00AD679E"/>
    <w:rsid w:val="00AD7C46"/>
    <w:rsid w:val="00AD7E61"/>
    <w:rsid w:val="00AE14F1"/>
    <w:rsid w:val="00AE2D4D"/>
    <w:rsid w:val="00AE39C0"/>
    <w:rsid w:val="00AE48F7"/>
    <w:rsid w:val="00AE5173"/>
    <w:rsid w:val="00AE519E"/>
    <w:rsid w:val="00AE76A0"/>
    <w:rsid w:val="00AF0DCA"/>
    <w:rsid w:val="00AF1477"/>
    <w:rsid w:val="00AF2A7F"/>
    <w:rsid w:val="00AF2B40"/>
    <w:rsid w:val="00AF36C5"/>
    <w:rsid w:val="00AF3B65"/>
    <w:rsid w:val="00AF3EEF"/>
    <w:rsid w:val="00AF4529"/>
    <w:rsid w:val="00AF602B"/>
    <w:rsid w:val="00AF6D0F"/>
    <w:rsid w:val="00AF7B4F"/>
    <w:rsid w:val="00B00388"/>
    <w:rsid w:val="00B00CB6"/>
    <w:rsid w:val="00B00DEC"/>
    <w:rsid w:val="00B016B8"/>
    <w:rsid w:val="00B01B8A"/>
    <w:rsid w:val="00B0203C"/>
    <w:rsid w:val="00B0241C"/>
    <w:rsid w:val="00B026C6"/>
    <w:rsid w:val="00B029DF"/>
    <w:rsid w:val="00B059C1"/>
    <w:rsid w:val="00B05E17"/>
    <w:rsid w:val="00B05FDE"/>
    <w:rsid w:val="00B0702C"/>
    <w:rsid w:val="00B0736B"/>
    <w:rsid w:val="00B077A6"/>
    <w:rsid w:val="00B07AF4"/>
    <w:rsid w:val="00B104CE"/>
    <w:rsid w:val="00B11DBC"/>
    <w:rsid w:val="00B12074"/>
    <w:rsid w:val="00B138FC"/>
    <w:rsid w:val="00B14255"/>
    <w:rsid w:val="00B142A4"/>
    <w:rsid w:val="00B15096"/>
    <w:rsid w:val="00B150AD"/>
    <w:rsid w:val="00B16035"/>
    <w:rsid w:val="00B1680D"/>
    <w:rsid w:val="00B176FB"/>
    <w:rsid w:val="00B179F4"/>
    <w:rsid w:val="00B202E2"/>
    <w:rsid w:val="00B2072E"/>
    <w:rsid w:val="00B20991"/>
    <w:rsid w:val="00B20EED"/>
    <w:rsid w:val="00B21796"/>
    <w:rsid w:val="00B22525"/>
    <w:rsid w:val="00B226CE"/>
    <w:rsid w:val="00B2337F"/>
    <w:rsid w:val="00B24721"/>
    <w:rsid w:val="00B24F69"/>
    <w:rsid w:val="00B25C38"/>
    <w:rsid w:val="00B266EF"/>
    <w:rsid w:val="00B26D09"/>
    <w:rsid w:val="00B27914"/>
    <w:rsid w:val="00B31FB1"/>
    <w:rsid w:val="00B33D5E"/>
    <w:rsid w:val="00B34210"/>
    <w:rsid w:val="00B34BA6"/>
    <w:rsid w:val="00B3579C"/>
    <w:rsid w:val="00B36831"/>
    <w:rsid w:val="00B37401"/>
    <w:rsid w:val="00B37735"/>
    <w:rsid w:val="00B37F9E"/>
    <w:rsid w:val="00B40558"/>
    <w:rsid w:val="00B40A9F"/>
    <w:rsid w:val="00B42643"/>
    <w:rsid w:val="00B457B0"/>
    <w:rsid w:val="00B463A3"/>
    <w:rsid w:val="00B46C47"/>
    <w:rsid w:val="00B47B37"/>
    <w:rsid w:val="00B501C4"/>
    <w:rsid w:val="00B5074E"/>
    <w:rsid w:val="00B5091B"/>
    <w:rsid w:val="00B50D62"/>
    <w:rsid w:val="00B52C8B"/>
    <w:rsid w:val="00B530FE"/>
    <w:rsid w:val="00B53121"/>
    <w:rsid w:val="00B53A00"/>
    <w:rsid w:val="00B545D5"/>
    <w:rsid w:val="00B546D5"/>
    <w:rsid w:val="00B55735"/>
    <w:rsid w:val="00B5652F"/>
    <w:rsid w:val="00B5697D"/>
    <w:rsid w:val="00B608FD"/>
    <w:rsid w:val="00B60EAD"/>
    <w:rsid w:val="00B633A2"/>
    <w:rsid w:val="00B64F2A"/>
    <w:rsid w:val="00B6596E"/>
    <w:rsid w:val="00B66C52"/>
    <w:rsid w:val="00B671B9"/>
    <w:rsid w:val="00B6771D"/>
    <w:rsid w:val="00B7161C"/>
    <w:rsid w:val="00B727F0"/>
    <w:rsid w:val="00B72DA8"/>
    <w:rsid w:val="00B7328F"/>
    <w:rsid w:val="00B7518E"/>
    <w:rsid w:val="00B7565E"/>
    <w:rsid w:val="00B7630B"/>
    <w:rsid w:val="00B77B25"/>
    <w:rsid w:val="00B77BF7"/>
    <w:rsid w:val="00B800AA"/>
    <w:rsid w:val="00B804CF"/>
    <w:rsid w:val="00B8068D"/>
    <w:rsid w:val="00B80992"/>
    <w:rsid w:val="00B815DF"/>
    <w:rsid w:val="00B8303E"/>
    <w:rsid w:val="00B83284"/>
    <w:rsid w:val="00B83A15"/>
    <w:rsid w:val="00B84A27"/>
    <w:rsid w:val="00B84E7E"/>
    <w:rsid w:val="00B8531E"/>
    <w:rsid w:val="00B85680"/>
    <w:rsid w:val="00B86436"/>
    <w:rsid w:val="00B86EC8"/>
    <w:rsid w:val="00B8719A"/>
    <w:rsid w:val="00B90B51"/>
    <w:rsid w:val="00B90F10"/>
    <w:rsid w:val="00B91065"/>
    <w:rsid w:val="00B92578"/>
    <w:rsid w:val="00B927FD"/>
    <w:rsid w:val="00B92BEE"/>
    <w:rsid w:val="00B92D55"/>
    <w:rsid w:val="00B93E20"/>
    <w:rsid w:val="00B94944"/>
    <w:rsid w:val="00BA11ED"/>
    <w:rsid w:val="00BA197E"/>
    <w:rsid w:val="00BA2C0F"/>
    <w:rsid w:val="00BA3EEE"/>
    <w:rsid w:val="00BA4BFD"/>
    <w:rsid w:val="00BA69FE"/>
    <w:rsid w:val="00BA6ACE"/>
    <w:rsid w:val="00BB0166"/>
    <w:rsid w:val="00BB0F16"/>
    <w:rsid w:val="00BB0F85"/>
    <w:rsid w:val="00BB13EC"/>
    <w:rsid w:val="00BB1942"/>
    <w:rsid w:val="00BB2D7E"/>
    <w:rsid w:val="00BB3002"/>
    <w:rsid w:val="00BB3458"/>
    <w:rsid w:val="00BB487E"/>
    <w:rsid w:val="00BB52FF"/>
    <w:rsid w:val="00BB5428"/>
    <w:rsid w:val="00BB6B43"/>
    <w:rsid w:val="00BB763A"/>
    <w:rsid w:val="00BB798D"/>
    <w:rsid w:val="00BB7FDC"/>
    <w:rsid w:val="00BC0675"/>
    <w:rsid w:val="00BC111F"/>
    <w:rsid w:val="00BC1D54"/>
    <w:rsid w:val="00BC33D6"/>
    <w:rsid w:val="00BC340E"/>
    <w:rsid w:val="00BC3659"/>
    <w:rsid w:val="00BC40CE"/>
    <w:rsid w:val="00BC5226"/>
    <w:rsid w:val="00BC77AE"/>
    <w:rsid w:val="00BC7FB8"/>
    <w:rsid w:val="00BD0152"/>
    <w:rsid w:val="00BD100B"/>
    <w:rsid w:val="00BD1A39"/>
    <w:rsid w:val="00BD1F74"/>
    <w:rsid w:val="00BD267E"/>
    <w:rsid w:val="00BD2E7B"/>
    <w:rsid w:val="00BD42F1"/>
    <w:rsid w:val="00BD434A"/>
    <w:rsid w:val="00BD4701"/>
    <w:rsid w:val="00BD48A5"/>
    <w:rsid w:val="00BD4943"/>
    <w:rsid w:val="00BD4CA7"/>
    <w:rsid w:val="00BD50F4"/>
    <w:rsid w:val="00BD753D"/>
    <w:rsid w:val="00BD7826"/>
    <w:rsid w:val="00BD7A98"/>
    <w:rsid w:val="00BE010E"/>
    <w:rsid w:val="00BE06F1"/>
    <w:rsid w:val="00BE1213"/>
    <w:rsid w:val="00BE2086"/>
    <w:rsid w:val="00BE2249"/>
    <w:rsid w:val="00BE302B"/>
    <w:rsid w:val="00BE32AA"/>
    <w:rsid w:val="00BE348B"/>
    <w:rsid w:val="00BE3B23"/>
    <w:rsid w:val="00BE4509"/>
    <w:rsid w:val="00BE4DDB"/>
    <w:rsid w:val="00BE5033"/>
    <w:rsid w:val="00BE5163"/>
    <w:rsid w:val="00BE5712"/>
    <w:rsid w:val="00BE5D8C"/>
    <w:rsid w:val="00BE6976"/>
    <w:rsid w:val="00BF0401"/>
    <w:rsid w:val="00BF0936"/>
    <w:rsid w:val="00BF0ADF"/>
    <w:rsid w:val="00BF199D"/>
    <w:rsid w:val="00BF398A"/>
    <w:rsid w:val="00BF3C8B"/>
    <w:rsid w:val="00BF41DF"/>
    <w:rsid w:val="00BF43C5"/>
    <w:rsid w:val="00BF4524"/>
    <w:rsid w:val="00BF4EA2"/>
    <w:rsid w:val="00BF5279"/>
    <w:rsid w:val="00BF52D3"/>
    <w:rsid w:val="00BF6B68"/>
    <w:rsid w:val="00BF6FE3"/>
    <w:rsid w:val="00BF760F"/>
    <w:rsid w:val="00C00B45"/>
    <w:rsid w:val="00C00D76"/>
    <w:rsid w:val="00C00E07"/>
    <w:rsid w:val="00C02F76"/>
    <w:rsid w:val="00C02F78"/>
    <w:rsid w:val="00C03E3F"/>
    <w:rsid w:val="00C03ED3"/>
    <w:rsid w:val="00C05081"/>
    <w:rsid w:val="00C05558"/>
    <w:rsid w:val="00C05CDA"/>
    <w:rsid w:val="00C061CD"/>
    <w:rsid w:val="00C06290"/>
    <w:rsid w:val="00C06573"/>
    <w:rsid w:val="00C06802"/>
    <w:rsid w:val="00C06C95"/>
    <w:rsid w:val="00C06D34"/>
    <w:rsid w:val="00C06F00"/>
    <w:rsid w:val="00C07E00"/>
    <w:rsid w:val="00C1034D"/>
    <w:rsid w:val="00C11AFD"/>
    <w:rsid w:val="00C12834"/>
    <w:rsid w:val="00C136E6"/>
    <w:rsid w:val="00C154FF"/>
    <w:rsid w:val="00C1609E"/>
    <w:rsid w:val="00C1610D"/>
    <w:rsid w:val="00C16DFB"/>
    <w:rsid w:val="00C1749D"/>
    <w:rsid w:val="00C17D43"/>
    <w:rsid w:val="00C17E0F"/>
    <w:rsid w:val="00C2008C"/>
    <w:rsid w:val="00C21128"/>
    <w:rsid w:val="00C2119D"/>
    <w:rsid w:val="00C2150A"/>
    <w:rsid w:val="00C234ED"/>
    <w:rsid w:val="00C2365E"/>
    <w:rsid w:val="00C2655F"/>
    <w:rsid w:val="00C27A11"/>
    <w:rsid w:val="00C30031"/>
    <w:rsid w:val="00C310DE"/>
    <w:rsid w:val="00C315BC"/>
    <w:rsid w:val="00C34754"/>
    <w:rsid w:val="00C34764"/>
    <w:rsid w:val="00C34A4D"/>
    <w:rsid w:val="00C34E74"/>
    <w:rsid w:val="00C35DA8"/>
    <w:rsid w:val="00C37044"/>
    <w:rsid w:val="00C37739"/>
    <w:rsid w:val="00C37BE1"/>
    <w:rsid w:val="00C403C7"/>
    <w:rsid w:val="00C409E6"/>
    <w:rsid w:val="00C40A05"/>
    <w:rsid w:val="00C417F6"/>
    <w:rsid w:val="00C443E4"/>
    <w:rsid w:val="00C44EC8"/>
    <w:rsid w:val="00C44FB4"/>
    <w:rsid w:val="00C4540A"/>
    <w:rsid w:val="00C45D87"/>
    <w:rsid w:val="00C4618F"/>
    <w:rsid w:val="00C4624B"/>
    <w:rsid w:val="00C469DC"/>
    <w:rsid w:val="00C46E92"/>
    <w:rsid w:val="00C47917"/>
    <w:rsid w:val="00C50436"/>
    <w:rsid w:val="00C50460"/>
    <w:rsid w:val="00C507EF"/>
    <w:rsid w:val="00C511B9"/>
    <w:rsid w:val="00C5133A"/>
    <w:rsid w:val="00C515F7"/>
    <w:rsid w:val="00C526BE"/>
    <w:rsid w:val="00C52A41"/>
    <w:rsid w:val="00C52E08"/>
    <w:rsid w:val="00C539EF"/>
    <w:rsid w:val="00C53CDD"/>
    <w:rsid w:val="00C54312"/>
    <w:rsid w:val="00C56C35"/>
    <w:rsid w:val="00C56F12"/>
    <w:rsid w:val="00C5709C"/>
    <w:rsid w:val="00C60685"/>
    <w:rsid w:val="00C60FFC"/>
    <w:rsid w:val="00C627FE"/>
    <w:rsid w:val="00C62F58"/>
    <w:rsid w:val="00C654BA"/>
    <w:rsid w:val="00C662AE"/>
    <w:rsid w:val="00C6682D"/>
    <w:rsid w:val="00C66EE3"/>
    <w:rsid w:val="00C6793C"/>
    <w:rsid w:val="00C701ED"/>
    <w:rsid w:val="00C71047"/>
    <w:rsid w:val="00C727AD"/>
    <w:rsid w:val="00C72AD1"/>
    <w:rsid w:val="00C732C0"/>
    <w:rsid w:val="00C73CE3"/>
    <w:rsid w:val="00C74800"/>
    <w:rsid w:val="00C74841"/>
    <w:rsid w:val="00C7493B"/>
    <w:rsid w:val="00C74B2E"/>
    <w:rsid w:val="00C7547F"/>
    <w:rsid w:val="00C75BC5"/>
    <w:rsid w:val="00C77199"/>
    <w:rsid w:val="00C7797B"/>
    <w:rsid w:val="00C77D5C"/>
    <w:rsid w:val="00C801DF"/>
    <w:rsid w:val="00C80C91"/>
    <w:rsid w:val="00C81170"/>
    <w:rsid w:val="00C81A90"/>
    <w:rsid w:val="00C81AA3"/>
    <w:rsid w:val="00C831E4"/>
    <w:rsid w:val="00C83D54"/>
    <w:rsid w:val="00C84040"/>
    <w:rsid w:val="00C86182"/>
    <w:rsid w:val="00C8689C"/>
    <w:rsid w:val="00C86B08"/>
    <w:rsid w:val="00C90662"/>
    <w:rsid w:val="00C90C4E"/>
    <w:rsid w:val="00C9120F"/>
    <w:rsid w:val="00C92220"/>
    <w:rsid w:val="00C95A7A"/>
    <w:rsid w:val="00C963A7"/>
    <w:rsid w:val="00CA0386"/>
    <w:rsid w:val="00CA0E85"/>
    <w:rsid w:val="00CA2878"/>
    <w:rsid w:val="00CA2985"/>
    <w:rsid w:val="00CA29C0"/>
    <w:rsid w:val="00CA2D30"/>
    <w:rsid w:val="00CA3F7E"/>
    <w:rsid w:val="00CA576F"/>
    <w:rsid w:val="00CA6156"/>
    <w:rsid w:val="00CA6692"/>
    <w:rsid w:val="00CA6872"/>
    <w:rsid w:val="00CA707C"/>
    <w:rsid w:val="00CB0ECC"/>
    <w:rsid w:val="00CB1629"/>
    <w:rsid w:val="00CB1F44"/>
    <w:rsid w:val="00CB29A5"/>
    <w:rsid w:val="00CB2E72"/>
    <w:rsid w:val="00CB2F19"/>
    <w:rsid w:val="00CB4097"/>
    <w:rsid w:val="00CB4759"/>
    <w:rsid w:val="00CB6938"/>
    <w:rsid w:val="00CB6FFB"/>
    <w:rsid w:val="00CC23DD"/>
    <w:rsid w:val="00CC3003"/>
    <w:rsid w:val="00CC3759"/>
    <w:rsid w:val="00CC4070"/>
    <w:rsid w:val="00CC4D47"/>
    <w:rsid w:val="00CC5510"/>
    <w:rsid w:val="00CC60E9"/>
    <w:rsid w:val="00CC652F"/>
    <w:rsid w:val="00CC7850"/>
    <w:rsid w:val="00CD066A"/>
    <w:rsid w:val="00CD0B32"/>
    <w:rsid w:val="00CD0E1F"/>
    <w:rsid w:val="00CD13C1"/>
    <w:rsid w:val="00CD1D15"/>
    <w:rsid w:val="00CD2A00"/>
    <w:rsid w:val="00CD3D3C"/>
    <w:rsid w:val="00CD3FB0"/>
    <w:rsid w:val="00CD428F"/>
    <w:rsid w:val="00CD4306"/>
    <w:rsid w:val="00CD4997"/>
    <w:rsid w:val="00CD4A29"/>
    <w:rsid w:val="00CD4E85"/>
    <w:rsid w:val="00CD4E93"/>
    <w:rsid w:val="00CD4F76"/>
    <w:rsid w:val="00CD4FE0"/>
    <w:rsid w:val="00CD5F36"/>
    <w:rsid w:val="00CD6125"/>
    <w:rsid w:val="00CD6674"/>
    <w:rsid w:val="00CD6B48"/>
    <w:rsid w:val="00CE008F"/>
    <w:rsid w:val="00CE0225"/>
    <w:rsid w:val="00CE11A7"/>
    <w:rsid w:val="00CE186C"/>
    <w:rsid w:val="00CE1ECB"/>
    <w:rsid w:val="00CE2D00"/>
    <w:rsid w:val="00CE5105"/>
    <w:rsid w:val="00CE5212"/>
    <w:rsid w:val="00CE56AC"/>
    <w:rsid w:val="00CE6380"/>
    <w:rsid w:val="00CE668D"/>
    <w:rsid w:val="00CE6719"/>
    <w:rsid w:val="00CE73D2"/>
    <w:rsid w:val="00CF0B97"/>
    <w:rsid w:val="00CF1AE0"/>
    <w:rsid w:val="00CF2179"/>
    <w:rsid w:val="00CF2320"/>
    <w:rsid w:val="00CF31E4"/>
    <w:rsid w:val="00CF38D0"/>
    <w:rsid w:val="00CF44FF"/>
    <w:rsid w:val="00CF5CC0"/>
    <w:rsid w:val="00CF5FE9"/>
    <w:rsid w:val="00CF671C"/>
    <w:rsid w:val="00CF6A2F"/>
    <w:rsid w:val="00CF6E9D"/>
    <w:rsid w:val="00CF7185"/>
    <w:rsid w:val="00D01502"/>
    <w:rsid w:val="00D029FF"/>
    <w:rsid w:val="00D03087"/>
    <w:rsid w:val="00D034A3"/>
    <w:rsid w:val="00D03BDA"/>
    <w:rsid w:val="00D04362"/>
    <w:rsid w:val="00D05051"/>
    <w:rsid w:val="00D055A9"/>
    <w:rsid w:val="00D06173"/>
    <w:rsid w:val="00D06492"/>
    <w:rsid w:val="00D06B00"/>
    <w:rsid w:val="00D077A1"/>
    <w:rsid w:val="00D10EDE"/>
    <w:rsid w:val="00D13BAB"/>
    <w:rsid w:val="00D14BFF"/>
    <w:rsid w:val="00D14F11"/>
    <w:rsid w:val="00D1565E"/>
    <w:rsid w:val="00D16381"/>
    <w:rsid w:val="00D211D5"/>
    <w:rsid w:val="00D226A9"/>
    <w:rsid w:val="00D22FFC"/>
    <w:rsid w:val="00D24126"/>
    <w:rsid w:val="00D245F8"/>
    <w:rsid w:val="00D24621"/>
    <w:rsid w:val="00D2487B"/>
    <w:rsid w:val="00D24DF6"/>
    <w:rsid w:val="00D25EE8"/>
    <w:rsid w:val="00D26155"/>
    <w:rsid w:val="00D266A2"/>
    <w:rsid w:val="00D27C6B"/>
    <w:rsid w:val="00D27FC1"/>
    <w:rsid w:val="00D3293C"/>
    <w:rsid w:val="00D32E51"/>
    <w:rsid w:val="00D331F0"/>
    <w:rsid w:val="00D33980"/>
    <w:rsid w:val="00D33D0A"/>
    <w:rsid w:val="00D33F03"/>
    <w:rsid w:val="00D341A2"/>
    <w:rsid w:val="00D35A26"/>
    <w:rsid w:val="00D367CA"/>
    <w:rsid w:val="00D3692D"/>
    <w:rsid w:val="00D36E7F"/>
    <w:rsid w:val="00D376AC"/>
    <w:rsid w:val="00D37D02"/>
    <w:rsid w:val="00D40048"/>
    <w:rsid w:val="00D40A8A"/>
    <w:rsid w:val="00D40D4E"/>
    <w:rsid w:val="00D41C4A"/>
    <w:rsid w:val="00D41FB5"/>
    <w:rsid w:val="00D421F8"/>
    <w:rsid w:val="00D42C75"/>
    <w:rsid w:val="00D438A7"/>
    <w:rsid w:val="00D4396F"/>
    <w:rsid w:val="00D44048"/>
    <w:rsid w:val="00D44BC6"/>
    <w:rsid w:val="00D44C82"/>
    <w:rsid w:val="00D44ECB"/>
    <w:rsid w:val="00D450A1"/>
    <w:rsid w:val="00D45624"/>
    <w:rsid w:val="00D469F4"/>
    <w:rsid w:val="00D46A1F"/>
    <w:rsid w:val="00D472CB"/>
    <w:rsid w:val="00D50674"/>
    <w:rsid w:val="00D517E9"/>
    <w:rsid w:val="00D5189B"/>
    <w:rsid w:val="00D51FC6"/>
    <w:rsid w:val="00D5289D"/>
    <w:rsid w:val="00D52FDF"/>
    <w:rsid w:val="00D53ACE"/>
    <w:rsid w:val="00D5474C"/>
    <w:rsid w:val="00D55812"/>
    <w:rsid w:val="00D55821"/>
    <w:rsid w:val="00D55880"/>
    <w:rsid w:val="00D56641"/>
    <w:rsid w:val="00D56F98"/>
    <w:rsid w:val="00D56F9B"/>
    <w:rsid w:val="00D57D9B"/>
    <w:rsid w:val="00D57E8F"/>
    <w:rsid w:val="00D61C50"/>
    <w:rsid w:val="00D62F12"/>
    <w:rsid w:val="00D63614"/>
    <w:rsid w:val="00D650A9"/>
    <w:rsid w:val="00D65A1C"/>
    <w:rsid w:val="00D663D6"/>
    <w:rsid w:val="00D66D51"/>
    <w:rsid w:val="00D70AD1"/>
    <w:rsid w:val="00D71374"/>
    <w:rsid w:val="00D7175C"/>
    <w:rsid w:val="00D72331"/>
    <w:rsid w:val="00D7342B"/>
    <w:rsid w:val="00D748A5"/>
    <w:rsid w:val="00D7519A"/>
    <w:rsid w:val="00D75B68"/>
    <w:rsid w:val="00D80032"/>
    <w:rsid w:val="00D8109D"/>
    <w:rsid w:val="00D814E4"/>
    <w:rsid w:val="00D82058"/>
    <w:rsid w:val="00D8275D"/>
    <w:rsid w:val="00D83823"/>
    <w:rsid w:val="00D87560"/>
    <w:rsid w:val="00D8760A"/>
    <w:rsid w:val="00D90487"/>
    <w:rsid w:val="00D92752"/>
    <w:rsid w:val="00D93327"/>
    <w:rsid w:val="00D93347"/>
    <w:rsid w:val="00D94723"/>
    <w:rsid w:val="00D9540F"/>
    <w:rsid w:val="00D968E1"/>
    <w:rsid w:val="00D975D8"/>
    <w:rsid w:val="00DA0F17"/>
    <w:rsid w:val="00DA194F"/>
    <w:rsid w:val="00DA245F"/>
    <w:rsid w:val="00DA26CF"/>
    <w:rsid w:val="00DA4540"/>
    <w:rsid w:val="00DA489B"/>
    <w:rsid w:val="00DA4B74"/>
    <w:rsid w:val="00DA60DF"/>
    <w:rsid w:val="00DA6406"/>
    <w:rsid w:val="00DA7EB9"/>
    <w:rsid w:val="00DB0586"/>
    <w:rsid w:val="00DB2B78"/>
    <w:rsid w:val="00DB2DF8"/>
    <w:rsid w:val="00DB371C"/>
    <w:rsid w:val="00DB39DD"/>
    <w:rsid w:val="00DB41CD"/>
    <w:rsid w:val="00DB43D4"/>
    <w:rsid w:val="00DB4E1B"/>
    <w:rsid w:val="00DB51D0"/>
    <w:rsid w:val="00DB58E7"/>
    <w:rsid w:val="00DB5951"/>
    <w:rsid w:val="00DB6027"/>
    <w:rsid w:val="00DB6A99"/>
    <w:rsid w:val="00DB6BFD"/>
    <w:rsid w:val="00DB6E3D"/>
    <w:rsid w:val="00DB6E4C"/>
    <w:rsid w:val="00DB70E9"/>
    <w:rsid w:val="00DB7360"/>
    <w:rsid w:val="00DC00B8"/>
    <w:rsid w:val="00DC0D13"/>
    <w:rsid w:val="00DC14E9"/>
    <w:rsid w:val="00DC159C"/>
    <w:rsid w:val="00DC3422"/>
    <w:rsid w:val="00DC4149"/>
    <w:rsid w:val="00DC4C90"/>
    <w:rsid w:val="00DC57FD"/>
    <w:rsid w:val="00DC59B3"/>
    <w:rsid w:val="00DC5E72"/>
    <w:rsid w:val="00DC7354"/>
    <w:rsid w:val="00DC79D0"/>
    <w:rsid w:val="00DC7B2D"/>
    <w:rsid w:val="00DD005B"/>
    <w:rsid w:val="00DD0554"/>
    <w:rsid w:val="00DD0A59"/>
    <w:rsid w:val="00DD138E"/>
    <w:rsid w:val="00DD18F1"/>
    <w:rsid w:val="00DD1C61"/>
    <w:rsid w:val="00DD3523"/>
    <w:rsid w:val="00DD3BF1"/>
    <w:rsid w:val="00DD3E7F"/>
    <w:rsid w:val="00DD475F"/>
    <w:rsid w:val="00DD4E33"/>
    <w:rsid w:val="00DD4EAC"/>
    <w:rsid w:val="00DD529C"/>
    <w:rsid w:val="00DD5AA1"/>
    <w:rsid w:val="00DD6BF6"/>
    <w:rsid w:val="00DD73C3"/>
    <w:rsid w:val="00DD7860"/>
    <w:rsid w:val="00DE0662"/>
    <w:rsid w:val="00DE1725"/>
    <w:rsid w:val="00DE19E8"/>
    <w:rsid w:val="00DE2FCB"/>
    <w:rsid w:val="00DE3177"/>
    <w:rsid w:val="00DE3479"/>
    <w:rsid w:val="00DE36C3"/>
    <w:rsid w:val="00DE3FE2"/>
    <w:rsid w:val="00DE43C7"/>
    <w:rsid w:val="00DE4A99"/>
    <w:rsid w:val="00DE53F0"/>
    <w:rsid w:val="00DE59E8"/>
    <w:rsid w:val="00DE5E42"/>
    <w:rsid w:val="00DE6ED4"/>
    <w:rsid w:val="00DE7CC9"/>
    <w:rsid w:val="00DF0541"/>
    <w:rsid w:val="00DF065D"/>
    <w:rsid w:val="00DF07FB"/>
    <w:rsid w:val="00DF1E82"/>
    <w:rsid w:val="00DF21F2"/>
    <w:rsid w:val="00DF22EE"/>
    <w:rsid w:val="00DF235F"/>
    <w:rsid w:val="00DF254B"/>
    <w:rsid w:val="00DF3705"/>
    <w:rsid w:val="00DF4077"/>
    <w:rsid w:val="00DF4A46"/>
    <w:rsid w:val="00DF5715"/>
    <w:rsid w:val="00DF6064"/>
    <w:rsid w:val="00DF7664"/>
    <w:rsid w:val="00DF76E6"/>
    <w:rsid w:val="00DF7C7B"/>
    <w:rsid w:val="00E00239"/>
    <w:rsid w:val="00E0024B"/>
    <w:rsid w:val="00E002DD"/>
    <w:rsid w:val="00E0081D"/>
    <w:rsid w:val="00E00C50"/>
    <w:rsid w:val="00E015CD"/>
    <w:rsid w:val="00E01DF5"/>
    <w:rsid w:val="00E0274F"/>
    <w:rsid w:val="00E0359D"/>
    <w:rsid w:val="00E04148"/>
    <w:rsid w:val="00E04471"/>
    <w:rsid w:val="00E0461D"/>
    <w:rsid w:val="00E0490B"/>
    <w:rsid w:val="00E050EF"/>
    <w:rsid w:val="00E054B8"/>
    <w:rsid w:val="00E05BEB"/>
    <w:rsid w:val="00E06292"/>
    <w:rsid w:val="00E06EAD"/>
    <w:rsid w:val="00E070E4"/>
    <w:rsid w:val="00E07661"/>
    <w:rsid w:val="00E07DCC"/>
    <w:rsid w:val="00E112AE"/>
    <w:rsid w:val="00E13342"/>
    <w:rsid w:val="00E1468D"/>
    <w:rsid w:val="00E1474D"/>
    <w:rsid w:val="00E153CC"/>
    <w:rsid w:val="00E15673"/>
    <w:rsid w:val="00E15882"/>
    <w:rsid w:val="00E15D49"/>
    <w:rsid w:val="00E15E96"/>
    <w:rsid w:val="00E17211"/>
    <w:rsid w:val="00E175EE"/>
    <w:rsid w:val="00E17B1D"/>
    <w:rsid w:val="00E217E1"/>
    <w:rsid w:val="00E21943"/>
    <w:rsid w:val="00E2202F"/>
    <w:rsid w:val="00E22D1F"/>
    <w:rsid w:val="00E23031"/>
    <w:rsid w:val="00E23BFC"/>
    <w:rsid w:val="00E246D7"/>
    <w:rsid w:val="00E2579A"/>
    <w:rsid w:val="00E2655D"/>
    <w:rsid w:val="00E26830"/>
    <w:rsid w:val="00E301C8"/>
    <w:rsid w:val="00E3060B"/>
    <w:rsid w:val="00E30A12"/>
    <w:rsid w:val="00E31B8E"/>
    <w:rsid w:val="00E32D5A"/>
    <w:rsid w:val="00E33551"/>
    <w:rsid w:val="00E33FB6"/>
    <w:rsid w:val="00E3550E"/>
    <w:rsid w:val="00E35603"/>
    <w:rsid w:val="00E3561F"/>
    <w:rsid w:val="00E37523"/>
    <w:rsid w:val="00E37A84"/>
    <w:rsid w:val="00E40B46"/>
    <w:rsid w:val="00E4121D"/>
    <w:rsid w:val="00E42611"/>
    <w:rsid w:val="00E43DB9"/>
    <w:rsid w:val="00E444FB"/>
    <w:rsid w:val="00E44565"/>
    <w:rsid w:val="00E448C9"/>
    <w:rsid w:val="00E46968"/>
    <w:rsid w:val="00E47077"/>
    <w:rsid w:val="00E47696"/>
    <w:rsid w:val="00E50DE5"/>
    <w:rsid w:val="00E510A0"/>
    <w:rsid w:val="00E518F1"/>
    <w:rsid w:val="00E51D6B"/>
    <w:rsid w:val="00E54F86"/>
    <w:rsid w:val="00E56738"/>
    <w:rsid w:val="00E568C8"/>
    <w:rsid w:val="00E56DC4"/>
    <w:rsid w:val="00E56EF7"/>
    <w:rsid w:val="00E57CC3"/>
    <w:rsid w:val="00E57F72"/>
    <w:rsid w:val="00E60256"/>
    <w:rsid w:val="00E60BFA"/>
    <w:rsid w:val="00E60CA4"/>
    <w:rsid w:val="00E61531"/>
    <w:rsid w:val="00E61947"/>
    <w:rsid w:val="00E61B8A"/>
    <w:rsid w:val="00E6335D"/>
    <w:rsid w:val="00E63E17"/>
    <w:rsid w:val="00E64151"/>
    <w:rsid w:val="00E643EF"/>
    <w:rsid w:val="00E64DE8"/>
    <w:rsid w:val="00E666E6"/>
    <w:rsid w:val="00E66AF1"/>
    <w:rsid w:val="00E66B42"/>
    <w:rsid w:val="00E677AF"/>
    <w:rsid w:val="00E715F8"/>
    <w:rsid w:val="00E726D3"/>
    <w:rsid w:val="00E72D9E"/>
    <w:rsid w:val="00E72DE4"/>
    <w:rsid w:val="00E73B0E"/>
    <w:rsid w:val="00E73C4E"/>
    <w:rsid w:val="00E73DED"/>
    <w:rsid w:val="00E74224"/>
    <w:rsid w:val="00E749F3"/>
    <w:rsid w:val="00E74CC3"/>
    <w:rsid w:val="00E75C7B"/>
    <w:rsid w:val="00E76887"/>
    <w:rsid w:val="00E77771"/>
    <w:rsid w:val="00E77E96"/>
    <w:rsid w:val="00E8161F"/>
    <w:rsid w:val="00E81E9E"/>
    <w:rsid w:val="00E82AC1"/>
    <w:rsid w:val="00E82CFD"/>
    <w:rsid w:val="00E83BDA"/>
    <w:rsid w:val="00E8421E"/>
    <w:rsid w:val="00E84756"/>
    <w:rsid w:val="00E84DDB"/>
    <w:rsid w:val="00E85398"/>
    <w:rsid w:val="00E85B43"/>
    <w:rsid w:val="00E85BD8"/>
    <w:rsid w:val="00E86396"/>
    <w:rsid w:val="00E86CF6"/>
    <w:rsid w:val="00E86E61"/>
    <w:rsid w:val="00E872F6"/>
    <w:rsid w:val="00E90001"/>
    <w:rsid w:val="00E9057C"/>
    <w:rsid w:val="00E91950"/>
    <w:rsid w:val="00E9195F"/>
    <w:rsid w:val="00E91E0C"/>
    <w:rsid w:val="00E92665"/>
    <w:rsid w:val="00E94083"/>
    <w:rsid w:val="00E9475C"/>
    <w:rsid w:val="00E9499D"/>
    <w:rsid w:val="00E959EF"/>
    <w:rsid w:val="00E9652C"/>
    <w:rsid w:val="00E97272"/>
    <w:rsid w:val="00E972FA"/>
    <w:rsid w:val="00E9740D"/>
    <w:rsid w:val="00E97AB7"/>
    <w:rsid w:val="00E97BCC"/>
    <w:rsid w:val="00EA030D"/>
    <w:rsid w:val="00EA0AD8"/>
    <w:rsid w:val="00EA1E21"/>
    <w:rsid w:val="00EA2405"/>
    <w:rsid w:val="00EA2A11"/>
    <w:rsid w:val="00EA2BB5"/>
    <w:rsid w:val="00EA3B6D"/>
    <w:rsid w:val="00EA5714"/>
    <w:rsid w:val="00EA70A1"/>
    <w:rsid w:val="00EA7F87"/>
    <w:rsid w:val="00EB0581"/>
    <w:rsid w:val="00EB0E7D"/>
    <w:rsid w:val="00EB0FF7"/>
    <w:rsid w:val="00EB11F7"/>
    <w:rsid w:val="00EB1CA7"/>
    <w:rsid w:val="00EB1F9D"/>
    <w:rsid w:val="00EB3C93"/>
    <w:rsid w:val="00EB4719"/>
    <w:rsid w:val="00EB4A7A"/>
    <w:rsid w:val="00EB6FEF"/>
    <w:rsid w:val="00EB73DF"/>
    <w:rsid w:val="00EB7763"/>
    <w:rsid w:val="00EB7885"/>
    <w:rsid w:val="00EB7C21"/>
    <w:rsid w:val="00EC0A9F"/>
    <w:rsid w:val="00EC10FF"/>
    <w:rsid w:val="00EC1249"/>
    <w:rsid w:val="00EC1896"/>
    <w:rsid w:val="00EC1B05"/>
    <w:rsid w:val="00EC2A5A"/>
    <w:rsid w:val="00EC2F87"/>
    <w:rsid w:val="00EC307C"/>
    <w:rsid w:val="00EC315B"/>
    <w:rsid w:val="00EC3200"/>
    <w:rsid w:val="00EC32F2"/>
    <w:rsid w:val="00EC3583"/>
    <w:rsid w:val="00EC3B19"/>
    <w:rsid w:val="00EC4DFE"/>
    <w:rsid w:val="00EC70AA"/>
    <w:rsid w:val="00EC72AB"/>
    <w:rsid w:val="00ED03E4"/>
    <w:rsid w:val="00ED055C"/>
    <w:rsid w:val="00ED2C3B"/>
    <w:rsid w:val="00ED2CA8"/>
    <w:rsid w:val="00ED2F45"/>
    <w:rsid w:val="00ED3620"/>
    <w:rsid w:val="00ED37E9"/>
    <w:rsid w:val="00ED3A09"/>
    <w:rsid w:val="00ED3C2B"/>
    <w:rsid w:val="00ED3F43"/>
    <w:rsid w:val="00ED3FD1"/>
    <w:rsid w:val="00ED5127"/>
    <w:rsid w:val="00ED5547"/>
    <w:rsid w:val="00ED55F5"/>
    <w:rsid w:val="00ED5668"/>
    <w:rsid w:val="00EE08FD"/>
    <w:rsid w:val="00EE115B"/>
    <w:rsid w:val="00EE116A"/>
    <w:rsid w:val="00EE1475"/>
    <w:rsid w:val="00EE18E4"/>
    <w:rsid w:val="00EE210E"/>
    <w:rsid w:val="00EE267B"/>
    <w:rsid w:val="00EE2CD8"/>
    <w:rsid w:val="00EE2EB1"/>
    <w:rsid w:val="00EE3BBF"/>
    <w:rsid w:val="00EE3F57"/>
    <w:rsid w:val="00EE41C2"/>
    <w:rsid w:val="00EE4D07"/>
    <w:rsid w:val="00EE4D5E"/>
    <w:rsid w:val="00EE4D84"/>
    <w:rsid w:val="00EE67C4"/>
    <w:rsid w:val="00EE6BF2"/>
    <w:rsid w:val="00EE7828"/>
    <w:rsid w:val="00EE7F03"/>
    <w:rsid w:val="00EF0009"/>
    <w:rsid w:val="00EF2BE5"/>
    <w:rsid w:val="00EF31FA"/>
    <w:rsid w:val="00EF3934"/>
    <w:rsid w:val="00EF3B25"/>
    <w:rsid w:val="00EF4697"/>
    <w:rsid w:val="00EF4F33"/>
    <w:rsid w:val="00EF51BF"/>
    <w:rsid w:val="00EF58FD"/>
    <w:rsid w:val="00EF600E"/>
    <w:rsid w:val="00EF7A04"/>
    <w:rsid w:val="00F000EA"/>
    <w:rsid w:val="00F00B83"/>
    <w:rsid w:val="00F011B4"/>
    <w:rsid w:val="00F011EA"/>
    <w:rsid w:val="00F0168A"/>
    <w:rsid w:val="00F0185E"/>
    <w:rsid w:val="00F01907"/>
    <w:rsid w:val="00F01F62"/>
    <w:rsid w:val="00F0221E"/>
    <w:rsid w:val="00F02397"/>
    <w:rsid w:val="00F029CB"/>
    <w:rsid w:val="00F02FD1"/>
    <w:rsid w:val="00F032AD"/>
    <w:rsid w:val="00F03480"/>
    <w:rsid w:val="00F04732"/>
    <w:rsid w:val="00F0530F"/>
    <w:rsid w:val="00F058D4"/>
    <w:rsid w:val="00F069E3"/>
    <w:rsid w:val="00F0774C"/>
    <w:rsid w:val="00F107F4"/>
    <w:rsid w:val="00F10F9E"/>
    <w:rsid w:val="00F11269"/>
    <w:rsid w:val="00F11B7B"/>
    <w:rsid w:val="00F122FA"/>
    <w:rsid w:val="00F12678"/>
    <w:rsid w:val="00F126E4"/>
    <w:rsid w:val="00F13ABB"/>
    <w:rsid w:val="00F13FA9"/>
    <w:rsid w:val="00F1466A"/>
    <w:rsid w:val="00F14F6F"/>
    <w:rsid w:val="00F158D2"/>
    <w:rsid w:val="00F15FC8"/>
    <w:rsid w:val="00F16E25"/>
    <w:rsid w:val="00F17452"/>
    <w:rsid w:val="00F17B0D"/>
    <w:rsid w:val="00F17EC6"/>
    <w:rsid w:val="00F2014A"/>
    <w:rsid w:val="00F20C42"/>
    <w:rsid w:val="00F21739"/>
    <w:rsid w:val="00F2183F"/>
    <w:rsid w:val="00F225CC"/>
    <w:rsid w:val="00F2266E"/>
    <w:rsid w:val="00F23A2E"/>
    <w:rsid w:val="00F2443D"/>
    <w:rsid w:val="00F2486E"/>
    <w:rsid w:val="00F24EB1"/>
    <w:rsid w:val="00F25F99"/>
    <w:rsid w:val="00F26295"/>
    <w:rsid w:val="00F2783F"/>
    <w:rsid w:val="00F30142"/>
    <w:rsid w:val="00F30C18"/>
    <w:rsid w:val="00F30EFF"/>
    <w:rsid w:val="00F3176E"/>
    <w:rsid w:val="00F32C81"/>
    <w:rsid w:val="00F34212"/>
    <w:rsid w:val="00F34351"/>
    <w:rsid w:val="00F343A2"/>
    <w:rsid w:val="00F359CD"/>
    <w:rsid w:val="00F36149"/>
    <w:rsid w:val="00F377F4"/>
    <w:rsid w:val="00F37FF9"/>
    <w:rsid w:val="00F42415"/>
    <w:rsid w:val="00F4302B"/>
    <w:rsid w:val="00F43478"/>
    <w:rsid w:val="00F43F32"/>
    <w:rsid w:val="00F44282"/>
    <w:rsid w:val="00F448C7"/>
    <w:rsid w:val="00F44EBE"/>
    <w:rsid w:val="00F45B2E"/>
    <w:rsid w:val="00F4608E"/>
    <w:rsid w:val="00F466FC"/>
    <w:rsid w:val="00F4692B"/>
    <w:rsid w:val="00F47651"/>
    <w:rsid w:val="00F47A39"/>
    <w:rsid w:val="00F47DE4"/>
    <w:rsid w:val="00F47EED"/>
    <w:rsid w:val="00F47FB2"/>
    <w:rsid w:val="00F500C4"/>
    <w:rsid w:val="00F506A3"/>
    <w:rsid w:val="00F50ECE"/>
    <w:rsid w:val="00F51DA5"/>
    <w:rsid w:val="00F51EAE"/>
    <w:rsid w:val="00F52202"/>
    <w:rsid w:val="00F5237E"/>
    <w:rsid w:val="00F52800"/>
    <w:rsid w:val="00F53160"/>
    <w:rsid w:val="00F532EA"/>
    <w:rsid w:val="00F535BD"/>
    <w:rsid w:val="00F5383A"/>
    <w:rsid w:val="00F53F8B"/>
    <w:rsid w:val="00F5404D"/>
    <w:rsid w:val="00F5628D"/>
    <w:rsid w:val="00F5725F"/>
    <w:rsid w:val="00F60B35"/>
    <w:rsid w:val="00F61218"/>
    <w:rsid w:val="00F62224"/>
    <w:rsid w:val="00F62649"/>
    <w:rsid w:val="00F62C3D"/>
    <w:rsid w:val="00F62D9B"/>
    <w:rsid w:val="00F63769"/>
    <w:rsid w:val="00F64113"/>
    <w:rsid w:val="00F649D7"/>
    <w:rsid w:val="00F672BD"/>
    <w:rsid w:val="00F67838"/>
    <w:rsid w:val="00F67997"/>
    <w:rsid w:val="00F67DA3"/>
    <w:rsid w:val="00F70348"/>
    <w:rsid w:val="00F70744"/>
    <w:rsid w:val="00F70DB3"/>
    <w:rsid w:val="00F721ED"/>
    <w:rsid w:val="00F72416"/>
    <w:rsid w:val="00F72681"/>
    <w:rsid w:val="00F72B5F"/>
    <w:rsid w:val="00F73CC2"/>
    <w:rsid w:val="00F73D63"/>
    <w:rsid w:val="00F74565"/>
    <w:rsid w:val="00F76C31"/>
    <w:rsid w:val="00F771E1"/>
    <w:rsid w:val="00F775F7"/>
    <w:rsid w:val="00F777EF"/>
    <w:rsid w:val="00F77F54"/>
    <w:rsid w:val="00F8067E"/>
    <w:rsid w:val="00F80D63"/>
    <w:rsid w:val="00F82B8C"/>
    <w:rsid w:val="00F82F43"/>
    <w:rsid w:val="00F84D5E"/>
    <w:rsid w:val="00F85B4A"/>
    <w:rsid w:val="00F8632C"/>
    <w:rsid w:val="00F86FDF"/>
    <w:rsid w:val="00F87337"/>
    <w:rsid w:val="00F87373"/>
    <w:rsid w:val="00F8748F"/>
    <w:rsid w:val="00F87DCD"/>
    <w:rsid w:val="00F9101B"/>
    <w:rsid w:val="00F91074"/>
    <w:rsid w:val="00F916D2"/>
    <w:rsid w:val="00F939F8"/>
    <w:rsid w:val="00F9401E"/>
    <w:rsid w:val="00F95372"/>
    <w:rsid w:val="00F96F8E"/>
    <w:rsid w:val="00F97047"/>
    <w:rsid w:val="00F971F2"/>
    <w:rsid w:val="00FA021F"/>
    <w:rsid w:val="00FA023E"/>
    <w:rsid w:val="00FA040E"/>
    <w:rsid w:val="00FA061B"/>
    <w:rsid w:val="00FA18BC"/>
    <w:rsid w:val="00FA2132"/>
    <w:rsid w:val="00FA3319"/>
    <w:rsid w:val="00FA33E4"/>
    <w:rsid w:val="00FA396F"/>
    <w:rsid w:val="00FA3B2E"/>
    <w:rsid w:val="00FA3DB1"/>
    <w:rsid w:val="00FA4878"/>
    <w:rsid w:val="00FA4D4D"/>
    <w:rsid w:val="00FA5380"/>
    <w:rsid w:val="00FA54BA"/>
    <w:rsid w:val="00FA783C"/>
    <w:rsid w:val="00FA7DF4"/>
    <w:rsid w:val="00FB07BE"/>
    <w:rsid w:val="00FB1307"/>
    <w:rsid w:val="00FB3B2D"/>
    <w:rsid w:val="00FB4792"/>
    <w:rsid w:val="00FB50B7"/>
    <w:rsid w:val="00FB5A18"/>
    <w:rsid w:val="00FB5EDD"/>
    <w:rsid w:val="00FB69EB"/>
    <w:rsid w:val="00FC05AC"/>
    <w:rsid w:val="00FC1652"/>
    <w:rsid w:val="00FC1D4C"/>
    <w:rsid w:val="00FC2ADA"/>
    <w:rsid w:val="00FC3E17"/>
    <w:rsid w:val="00FC41FC"/>
    <w:rsid w:val="00FC4459"/>
    <w:rsid w:val="00FC4674"/>
    <w:rsid w:val="00FC47E0"/>
    <w:rsid w:val="00FC4894"/>
    <w:rsid w:val="00FC528A"/>
    <w:rsid w:val="00FC6566"/>
    <w:rsid w:val="00FC6980"/>
    <w:rsid w:val="00FC6D7E"/>
    <w:rsid w:val="00FC7361"/>
    <w:rsid w:val="00FC7608"/>
    <w:rsid w:val="00FC7B71"/>
    <w:rsid w:val="00FD033B"/>
    <w:rsid w:val="00FD14A5"/>
    <w:rsid w:val="00FD173F"/>
    <w:rsid w:val="00FD1D1D"/>
    <w:rsid w:val="00FD1F0A"/>
    <w:rsid w:val="00FD339C"/>
    <w:rsid w:val="00FD3AE8"/>
    <w:rsid w:val="00FD3C5E"/>
    <w:rsid w:val="00FD42F8"/>
    <w:rsid w:val="00FD4913"/>
    <w:rsid w:val="00FD4CD4"/>
    <w:rsid w:val="00FD4E89"/>
    <w:rsid w:val="00FD50CE"/>
    <w:rsid w:val="00FD5465"/>
    <w:rsid w:val="00FD6818"/>
    <w:rsid w:val="00FD7234"/>
    <w:rsid w:val="00FE0059"/>
    <w:rsid w:val="00FE02C9"/>
    <w:rsid w:val="00FE05DA"/>
    <w:rsid w:val="00FE1B91"/>
    <w:rsid w:val="00FE29C0"/>
    <w:rsid w:val="00FE39AD"/>
    <w:rsid w:val="00FE3EF2"/>
    <w:rsid w:val="00FE429D"/>
    <w:rsid w:val="00FE4F7D"/>
    <w:rsid w:val="00FE5B18"/>
    <w:rsid w:val="00FE69CD"/>
    <w:rsid w:val="00FE6A2C"/>
    <w:rsid w:val="00FE75A1"/>
    <w:rsid w:val="00FF0DF3"/>
    <w:rsid w:val="00FF1401"/>
    <w:rsid w:val="00FF1809"/>
    <w:rsid w:val="00FF26E8"/>
    <w:rsid w:val="00FF2989"/>
    <w:rsid w:val="00FF2CF2"/>
    <w:rsid w:val="00FF47FE"/>
    <w:rsid w:val="00FF49E2"/>
    <w:rsid w:val="00FF5478"/>
    <w:rsid w:val="00FF5C69"/>
    <w:rsid w:val="00FF6C6C"/>
    <w:rsid w:val="00FF6D2D"/>
    <w:rsid w:val="00FF6D42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8A165"/>
  <w15:docId w15:val="{129354EC-14B7-4EDE-81E4-A4203F21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E4C"/>
    <w:pPr>
      <w:suppressAutoHyphens/>
      <w:autoSpaceDN w:val="0"/>
      <w:spacing w:before="60" w:after="120"/>
      <w:ind w:firstLine="567"/>
      <w:jc w:val="both"/>
      <w:textAlignment w:val="baseline"/>
    </w:pPr>
    <w:rPr>
      <w:rFonts w:ascii="Arial" w:eastAsia="Times New Roman" w:hAnsi="Arial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835C23"/>
    <w:pPr>
      <w:keepNext/>
      <w:keepLines/>
      <w:numPr>
        <w:numId w:val="3"/>
      </w:numPr>
      <w:spacing w:before="240" w:after="240"/>
      <w:jc w:val="left"/>
      <w:outlineLvl w:val="0"/>
    </w:pPr>
    <w:rPr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912682"/>
    <w:pPr>
      <w:keepNext/>
      <w:keepLines/>
      <w:numPr>
        <w:ilvl w:val="1"/>
        <w:numId w:val="3"/>
      </w:numPr>
      <w:spacing w:before="240" w:after="240"/>
      <w:outlineLvl w:val="1"/>
    </w:pPr>
    <w:rPr>
      <w:b/>
      <w:bCs/>
      <w:caps/>
      <w:szCs w:val="26"/>
    </w:rPr>
  </w:style>
  <w:style w:type="paragraph" w:styleId="Heading3">
    <w:name w:val="heading 3"/>
    <w:basedOn w:val="Normal"/>
    <w:next w:val="Normal"/>
    <w:qFormat/>
    <w:rsid w:val="00D1565E"/>
    <w:pPr>
      <w:keepNext/>
      <w:keepLines/>
      <w:numPr>
        <w:ilvl w:val="2"/>
        <w:numId w:val="3"/>
      </w:numPr>
      <w:spacing w:before="120"/>
      <w:jc w:val="left"/>
      <w:outlineLvl w:val="2"/>
    </w:pPr>
    <w:rPr>
      <w:b/>
      <w:bCs/>
      <w:caps/>
    </w:rPr>
  </w:style>
  <w:style w:type="paragraph" w:styleId="Heading4">
    <w:name w:val="heading 4"/>
    <w:basedOn w:val="Normal"/>
    <w:next w:val="Normal"/>
    <w:link w:val="Heading4Char"/>
    <w:rsid w:val="00903E39"/>
    <w:pPr>
      <w:keepNext/>
      <w:keepLines/>
      <w:numPr>
        <w:ilvl w:val="3"/>
        <w:numId w:val="3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rsid w:val="00903E39"/>
    <w:pPr>
      <w:keepNext/>
      <w:keepLines/>
      <w:numPr>
        <w:ilvl w:val="4"/>
        <w:numId w:val="3"/>
      </w:numPr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rsid w:val="00903E39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rsid w:val="00903E39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rsid w:val="00903E39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/>
      <w:color w:val="404040"/>
      <w:szCs w:val="20"/>
    </w:rPr>
  </w:style>
  <w:style w:type="paragraph" w:styleId="Heading9">
    <w:name w:val="heading 9"/>
    <w:basedOn w:val="Normal"/>
    <w:next w:val="Normal"/>
    <w:rsid w:val="00903E39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903E39"/>
    <w:pPr>
      <w:numPr>
        <w:numId w:val="5"/>
      </w:numPr>
    </w:pPr>
  </w:style>
  <w:style w:type="character" w:customStyle="1" w:styleId="Antrat1Diagrama">
    <w:name w:val="Antraštė 1 Diagrama"/>
    <w:rsid w:val="00903E39"/>
    <w:rPr>
      <w:rFonts w:ascii="Times New Roman" w:eastAsia="Times New Roman" w:hAnsi="Times New Roman"/>
      <w:b/>
      <w:bCs/>
      <w:caps/>
      <w:sz w:val="22"/>
      <w:szCs w:val="28"/>
      <w:lang w:eastAsia="en-US"/>
    </w:rPr>
  </w:style>
  <w:style w:type="character" w:customStyle="1" w:styleId="Antrat2Diagrama">
    <w:name w:val="Antraštė 2 Diagrama"/>
    <w:rsid w:val="00903E39"/>
    <w:rPr>
      <w:rFonts w:ascii="Times New Roman" w:eastAsia="Times New Roman" w:hAnsi="Times New Roman"/>
      <w:b/>
      <w:bCs/>
      <w:sz w:val="22"/>
      <w:szCs w:val="26"/>
      <w:u w:val="single"/>
      <w:lang w:eastAsia="en-US"/>
    </w:rPr>
  </w:style>
  <w:style w:type="paragraph" w:styleId="NoSpacing">
    <w:name w:val="No Spacing"/>
    <w:rsid w:val="00903E39"/>
    <w:pPr>
      <w:suppressAutoHyphens/>
      <w:autoSpaceDN w:val="0"/>
      <w:jc w:val="both"/>
      <w:textAlignment w:val="baseline"/>
    </w:pPr>
    <w:rPr>
      <w:rFonts w:ascii="Times New Roman" w:hAnsi="Times New Roman"/>
      <w:sz w:val="22"/>
      <w:szCs w:val="22"/>
      <w:lang w:val="lt-LT"/>
    </w:rPr>
  </w:style>
  <w:style w:type="character" w:customStyle="1" w:styleId="Antrat3Diagrama">
    <w:name w:val="Antraštė 3 Diagrama"/>
    <w:rsid w:val="00903E39"/>
    <w:rPr>
      <w:rFonts w:ascii="Times New Roman" w:eastAsia="Times New Roman" w:hAnsi="Times New Roman"/>
      <w:b/>
      <w:bCs/>
      <w:i/>
      <w:sz w:val="22"/>
      <w:szCs w:val="24"/>
      <w:lang w:eastAsia="en-US"/>
    </w:rPr>
  </w:style>
  <w:style w:type="character" w:customStyle="1" w:styleId="Antrat4Diagrama">
    <w:name w:val="Antraštė 4 Diagrama"/>
    <w:rsid w:val="00903E39"/>
    <w:rPr>
      <w:rFonts w:ascii="Cambria" w:eastAsia="Times New Roman" w:hAnsi="Cambria"/>
      <w:b/>
      <w:bCs/>
      <w:i/>
      <w:iCs/>
      <w:color w:val="4F81BD"/>
      <w:sz w:val="22"/>
      <w:szCs w:val="24"/>
      <w:lang w:eastAsia="en-US"/>
    </w:rPr>
  </w:style>
  <w:style w:type="character" w:customStyle="1" w:styleId="Antrat5Diagrama">
    <w:name w:val="Antraštė 5 Diagrama"/>
    <w:rsid w:val="00903E39"/>
    <w:rPr>
      <w:rFonts w:ascii="Cambria" w:eastAsia="Times New Roman" w:hAnsi="Cambria"/>
      <w:color w:val="243F60"/>
      <w:sz w:val="22"/>
      <w:szCs w:val="24"/>
      <w:lang w:eastAsia="en-US"/>
    </w:rPr>
  </w:style>
  <w:style w:type="character" w:customStyle="1" w:styleId="Antrat6Diagrama">
    <w:name w:val="Antraštė 6 Diagrama"/>
    <w:rsid w:val="00903E39"/>
    <w:rPr>
      <w:rFonts w:ascii="Cambria" w:eastAsia="Times New Roman" w:hAnsi="Cambria"/>
      <w:i/>
      <w:iCs/>
      <w:color w:val="243F60"/>
      <w:sz w:val="22"/>
      <w:szCs w:val="24"/>
      <w:lang w:eastAsia="en-US"/>
    </w:rPr>
  </w:style>
  <w:style w:type="character" w:customStyle="1" w:styleId="Antrat7Diagrama">
    <w:name w:val="Antraštė 7 Diagrama"/>
    <w:rsid w:val="00903E39"/>
    <w:rPr>
      <w:rFonts w:ascii="Cambria" w:eastAsia="Times New Roman" w:hAnsi="Cambria"/>
      <w:i/>
      <w:iCs/>
      <w:color w:val="404040"/>
      <w:sz w:val="22"/>
      <w:szCs w:val="24"/>
      <w:lang w:eastAsia="en-US"/>
    </w:rPr>
  </w:style>
  <w:style w:type="character" w:customStyle="1" w:styleId="Antrat8Diagrama">
    <w:name w:val="Antraštė 8 Diagrama"/>
    <w:rsid w:val="00903E39"/>
    <w:rPr>
      <w:rFonts w:ascii="Cambria" w:eastAsia="Times New Roman" w:hAnsi="Cambria"/>
      <w:color w:val="404040"/>
      <w:lang w:eastAsia="en-US"/>
    </w:rPr>
  </w:style>
  <w:style w:type="character" w:customStyle="1" w:styleId="Antrat9Diagrama">
    <w:name w:val="Antraštė 9 Diagrama"/>
    <w:rsid w:val="00903E39"/>
    <w:rPr>
      <w:rFonts w:ascii="Cambria" w:eastAsia="Times New Roman" w:hAnsi="Cambria"/>
      <w:i/>
      <w:iCs/>
      <w:color w:val="404040"/>
      <w:lang w:eastAsia="en-US"/>
    </w:rPr>
  </w:style>
  <w:style w:type="paragraph" w:styleId="Header">
    <w:name w:val="header"/>
    <w:aliases w:val="Blanko antraste,HEADER_EN"/>
    <w:basedOn w:val="Normal"/>
    <w:link w:val="HeaderChar"/>
    <w:uiPriority w:val="99"/>
    <w:rsid w:val="00903E39"/>
    <w:pPr>
      <w:tabs>
        <w:tab w:val="center" w:pos="4819"/>
        <w:tab w:val="right" w:pos="9638"/>
      </w:tabs>
    </w:pPr>
    <w:rPr>
      <w:rFonts w:eastAsia="Calibri"/>
      <w:szCs w:val="20"/>
    </w:rPr>
  </w:style>
  <w:style w:type="character" w:customStyle="1" w:styleId="AntratsDiagrama">
    <w:name w:val="Antraštės Diagrama"/>
    <w:uiPriority w:val="99"/>
    <w:rsid w:val="00903E39"/>
    <w:rPr>
      <w:rFonts w:ascii="Times New Roman" w:hAnsi="Times New Roman"/>
    </w:rPr>
  </w:style>
  <w:style w:type="paragraph" w:styleId="Footer">
    <w:name w:val="footer"/>
    <w:aliases w:val="Char Char"/>
    <w:basedOn w:val="Normal"/>
    <w:link w:val="FooterChar"/>
    <w:uiPriority w:val="99"/>
    <w:rsid w:val="00903E39"/>
    <w:pPr>
      <w:tabs>
        <w:tab w:val="center" w:pos="4819"/>
        <w:tab w:val="right" w:pos="9638"/>
      </w:tabs>
    </w:pPr>
    <w:rPr>
      <w:rFonts w:eastAsia="Calibri"/>
      <w:szCs w:val="20"/>
    </w:rPr>
  </w:style>
  <w:style w:type="character" w:customStyle="1" w:styleId="PoratDiagrama">
    <w:name w:val="Poraštė Diagrama"/>
    <w:uiPriority w:val="99"/>
    <w:rsid w:val="00903E39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rsid w:val="00903E39"/>
    <w:rPr>
      <w:rFonts w:ascii="Tahoma" w:eastAsia="Calibri" w:hAnsi="Tahoma"/>
      <w:sz w:val="16"/>
      <w:szCs w:val="16"/>
    </w:rPr>
  </w:style>
  <w:style w:type="character" w:customStyle="1" w:styleId="DebesliotekstasDiagrama">
    <w:name w:val="Debesėlio tekstas Diagrama"/>
    <w:rsid w:val="00903E3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03E39"/>
  </w:style>
  <w:style w:type="paragraph" w:styleId="BodyTextIndent">
    <w:name w:val="Body Text Indent"/>
    <w:basedOn w:val="Normal"/>
    <w:link w:val="BodyTextIndentChar"/>
    <w:uiPriority w:val="99"/>
    <w:rsid w:val="00903E39"/>
    <w:pPr>
      <w:ind w:left="360"/>
    </w:pPr>
    <w:rPr>
      <w:sz w:val="24"/>
      <w:szCs w:val="20"/>
    </w:rPr>
  </w:style>
  <w:style w:type="character" w:customStyle="1" w:styleId="PagrindiniotekstotraukaDiagrama">
    <w:name w:val="Pagrindinio teksto įtrauka Diagrama"/>
    <w:rsid w:val="00903E39"/>
    <w:rPr>
      <w:rFonts w:ascii="Times New Roman" w:eastAsia="Times New Roman" w:hAnsi="Times New Roman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903E39"/>
  </w:style>
  <w:style w:type="paragraph" w:styleId="ListParagraph">
    <w:name w:val="List Paragraph"/>
    <w:basedOn w:val="Normal"/>
    <w:link w:val="ListParagraphChar"/>
    <w:uiPriority w:val="34"/>
    <w:qFormat/>
    <w:rsid w:val="00903E39"/>
    <w:pPr>
      <w:ind w:left="1296"/>
    </w:pPr>
  </w:style>
  <w:style w:type="paragraph" w:customStyle="1" w:styleId="Hyperlink1">
    <w:name w:val="Hyperlink1"/>
    <w:rsid w:val="00903E39"/>
    <w:pPr>
      <w:suppressAutoHyphens/>
      <w:autoSpaceDE w:val="0"/>
      <w:autoSpaceDN w:val="0"/>
      <w:ind w:firstLine="312"/>
      <w:jc w:val="both"/>
      <w:textAlignment w:val="baseline"/>
    </w:pPr>
    <w:rPr>
      <w:rFonts w:ascii="TimesLT" w:eastAsia="Times New Roman" w:hAnsi="TimesLT"/>
    </w:rPr>
  </w:style>
  <w:style w:type="character" w:customStyle="1" w:styleId="PagrindinistekstasDiagrama">
    <w:name w:val="Pagrindinis tekstas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903E39"/>
    <w:pPr>
      <w:spacing w:line="480" w:lineRule="auto"/>
      <w:ind w:left="283"/>
    </w:pPr>
  </w:style>
  <w:style w:type="character" w:customStyle="1" w:styleId="Pagrindiniotekstotrauka2Diagrama">
    <w:name w:val="Pagrindinio teksto įtrauka 2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903E39"/>
    <w:pPr>
      <w:ind w:left="283"/>
      <w:jc w:val="left"/>
    </w:pPr>
    <w:rPr>
      <w:sz w:val="16"/>
      <w:szCs w:val="16"/>
    </w:rPr>
  </w:style>
  <w:style w:type="character" w:customStyle="1" w:styleId="Pagrindiniotekstotrauka3Diagrama">
    <w:name w:val="Pagrindinio teksto įtrauka 3 Diagrama"/>
    <w:rsid w:val="00903E39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WW-BodyText2">
    <w:name w:val="WW-Body Text 2"/>
    <w:basedOn w:val="Normal"/>
    <w:rsid w:val="00903E39"/>
    <w:pPr>
      <w:spacing w:line="480" w:lineRule="auto"/>
      <w:jc w:val="left"/>
    </w:pPr>
    <w:rPr>
      <w:sz w:val="24"/>
      <w:szCs w:val="20"/>
      <w:lang w:eastAsia="ar-SA"/>
    </w:rPr>
  </w:style>
  <w:style w:type="paragraph" w:styleId="List">
    <w:name w:val="List"/>
    <w:basedOn w:val="Normal"/>
    <w:rsid w:val="00903E39"/>
    <w:pPr>
      <w:jc w:val="left"/>
    </w:pPr>
    <w:rPr>
      <w:sz w:val="24"/>
      <w:szCs w:val="20"/>
      <w:lang w:eastAsia="ar-SA"/>
    </w:rPr>
  </w:style>
  <w:style w:type="paragraph" w:customStyle="1" w:styleId="Normal1">
    <w:name w:val="Normal1"/>
    <w:basedOn w:val="Normal"/>
    <w:rsid w:val="00903E39"/>
    <w:pPr>
      <w:widowControl w:val="0"/>
      <w:autoSpaceDE w:val="0"/>
      <w:jc w:val="left"/>
    </w:pPr>
    <w:rPr>
      <w:rFonts w:eastAsia="Arial Unicode MS" w:cs="Tahoma"/>
      <w:sz w:val="24"/>
      <w:szCs w:val="20"/>
    </w:rPr>
  </w:style>
  <w:style w:type="paragraph" w:customStyle="1" w:styleId="Punktai">
    <w:name w:val="Punktai"/>
    <w:basedOn w:val="Normal"/>
    <w:rsid w:val="00BF760F"/>
    <w:pPr>
      <w:numPr>
        <w:numId w:val="1"/>
      </w:numPr>
    </w:pPr>
  </w:style>
  <w:style w:type="paragraph" w:customStyle="1" w:styleId="Lenteles">
    <w:name w:val="Lenteles"/>
    <w:basedOn w:val="Normal"/>
    <w:link w:val="LentelesDiagrama"/>
    <w:qFormat/>
    <w:rsid w:val="00D7175C"/>
    <w:pPr>
      <w:spacing w:before="0" w:after="0"/>
      <w:ind w:firstLine="0"/>
      <w:jc w:val="center"/>
    </w:pPr>
    <w:rPr>
      <w:szCs w:val="16"/>
    </w:rPr>
  </w:style>
  <w:style w:type="paragraph" w:customStyle="1" w:styleId="CharCharDiagramaDiagramaCharCharCharCharChar6Char">
    <w:name w:val="Char Char Diagrama Diagrama Char Char Char Char Char6 Char"/>
    <w:basedOn w:val="Normal"/>
    <w:rsid w:val="00903E39"/>
    <w:pPr>
      <w:widowControl w:val="0"/>
      <w:spacing w:after="160" w:line="240" w:lineRule="exact"/>
      <w:ind w:firstLine="0"/>
    </w:pPr>
    <w:rPr>
      <w:rFonts w:ascii="Tahoma" w:hAnsi="Tahoma" w:cs="Tahoma"/>
      <w:szCs w:val="20"/>
      <w:lang w:val="en-US" w:eastAsia="lt-LT"/>
    </w:rPr>
  </w:style>
  <w:style w:type="paragraph" w:styleId="BodyText2">
    <w:name w:val="Body Text 2"/>
    <w:basedOn w:val="Normal"/>
    <w:link w:val="BodyText2Char"/>
    <w:uiPriority w:val="99"/>
    <w:rsid w:val="00903E39"/>
    <w:pPr>
      <w:spacing w:line="480" w:lineRule="auto"/>
    </w:pPr>
  </w:style>
  <w:style w:type="character" w:customStyle="1" w:styleId="Pagrindinistekstas2Diagrama">
    <w:name w:val="Pagrindinis tekstas 2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NormalWeb">
    <w:name w:val="Normal (Web)"/>
    <w:basedOn w:val="Normal"/>
    <w:uiPriority w:val="99"/>
    <w:rsid w:val="00903E39"/>
    <w:pPr>
      <w:spacing w:before="100" w:after="100"/>
      <w:ind w:firstLine="0"/>
      <w:jc w:val="left"/>
    </w:pPr>
    <w:rPr>
      <w:sz w:val="24"/>
      <w:lang w:eastAsia="lt-LT"/>
    </w:rPr>
  </w:style>
  <w:style w:type="paragraph" w:customStyle="1" w:styleId="CentrBold">
    <w:name w:val="CentrBold"/>
    <w:rsid w:val="00903E39"/>
    <w:pPr>
      <w:suppressAutoHyphens/>
      <w:autoSpaceDN w:val="0"/>
      <w:jc w:val="center"/>
      <w:textAlignment w:val="baseline"/>
    </w:pPr>
    <w:rPr>
      <w:rFonts w:ascii="TimesLT" w:eastAsia="Times New Roman" w:hAnsi="TimesLT"/>
      <w:b/>
      <w:caps/>
    </w:rPr>
  </w:style>
  <w:style w:type="paragraph" w:customStyle="1" w:styleId="BasicParagraph">
    <w:name w:val="[Basic Paragraph]"/>
    <w:basedOn w:val="Normal"/>
    <w:link w:val="BasicParagraphChar"/>
    <w:rsid w:val="00903E39"/>
    <w:pPr>
      <w:autoSpaceDE w:val="0"/>
      <w:spacing w:line="288" w:lineRule="auto"/>
      <w:ind w:firstLine="0"/>
      <w:jc w:val="left"/>
      <w:textAlignment w:val="center"/>
    </w:pPr>
    <w:rPr>
      <w:color w:val="000000"/>
      <w:sz w:val="24"/>
    </w:rPr>
  </w:style>
  <w:style w:type="character" w:customStyle="1" w:styleId="BodytextChar0">
    <w:name w:val="Body text Char"/>
    <w:rsid w:val="00903E39"/>
    <w:rPr>
      <w:rFonts w:ascii="TimesLT" w:eastAsia="Times New Roman" w:hAnsi="TimesLT"/>
      <w:color w:val="000000"/>
      <w:lang w:val="en-GB" w:eastAsia="en-US" w:bidi="ar-SA"/>
    </w:rPr>
  </w:style>
  <w:style w:type="paragraph" w:styleId="BlockText">
    <w:name w:val="Block Text"/>
    <w:basedOn w:val="Normal"/>
    <w:rsid w:val="00903E39"/>
    <w:pPr>
      <w:ind w:left="720" w:right="-180" w:firstLine="0"/>
      <w:jc w:val="left"/>
    </w:pPr>
    <w:rPr>
      <w:b/>
      <w:bCs/>
    </w:rPr>
  </w:style>
  <w:style w:type="character" w:styleId="Hyperlink">
    <w:name w:val="Hyperlink"/>
    <w:uiPriority w:val="99"/>
    <w:rsid w:val="00903E39"/>
    <w:rPr>
      <w:color w:val="0563C1"/>
      <w:u w:val="single"/>
    </w:rPr>
  </w:style>
  <w:style w:type="character" w:styleId="BookTitle">
    <w:name w:val="Book Title"/>
    <w:uiPriority w:val="33"/>
    <w:rsid w:val="00570E26"/>
    <w:rPr>
      <w:b/>
      <w:bCs/>
      <w:i/>
      <w:iCs/>
      <w:spacing w:val="5"/>
    </w:rPr>
  </w:style>
  <w:style w:type="character" w:styleId="IntenseReference">
    <w:name w:val="Intense Reference"/>
    <w:uiPriority w:val="32"/>
    <w:rsid w:val="004946B9"/>
    <w:rPr>
      <w:b/>
      <w:bCs/>
      <w:smallCaps/>
      <w:color w:val="5B9BD5"/>
      <w:spacing w:val="5"/>
    </w:rPr>
  </w:style>
  <w:style w:type="paragraph" w:customStyle="1" w:styleId="PAV">
    <w:name w:val="PAV"/>
    <w:basedOn w:val="Normal"/>
    <w:rsid w:val="00C507EF"/>
    <w:pPr>
      <w:spacing w:before="120"/>
      <w:ind w:firstLine="0"/>
      <w:jc w:val="center"/>
    </w:pPr>
    <w:rPr>
      <w:i/>
      <w:sz w:val="16"/>
    </w:rPr>
  </w:style>
  <w:style w:type="paragraph" w:customStyle="1" w:styleId="TableContents">
    <w:name w:val="Table Contents"/>
    <w:basedOn w:val="Normal"/>
    <w:rsid w:val="00AA5354"/>
    <w:pPr>
      <w:suppressLineNumbers/>
      <w:autoSpaceDN/>
      <w:spacing w:line="360" w:lineRule="auto"/>
      <w:jc w:val="left"/>
      <w:textAlignment w:val="auto"/>
    </w:pPr>
    <w:rPr>
      <w:rFonts w:ascii="Times New Roman" w:eastAsia="SimSun" w:hAnsi="Times New Roman" w:cs="Mangal"/>
      <w:kern w:val="1"/>
      <w:sz w:val="24"/>
      <w:lang w:eastAsia="hi-IN" w:bidi="hi-IN"/>
    </w:rPr>
  </w:style>
  <w:style w:type="paragraph" w:styleId="TOC1">
    <w:name w:val="toc 1"/>
    <w:basedOn w:val="Normal"/>
    <w:next w:val="Normal"/>
    <w:autoRedefine/>
    <w:uiPriority w:val="39"/>
    <w:unhideWhenUsed/>
    <w:rsid w:val="007A3B2D"/>
    <w:pPr>
      <w:tabs>
        <w:tab w:val="left" w:pos="1100"/>
        <w:tab w:val="right" w:leader="hyphen" w:pos="9685"/>
      </w:tabs>
      <w:ind w:left="220"/>
    </w:pPr>
  </w:style>
  <w:style w:type="paragraph" w:styleId="TOC2">
    <w:name w:val="toc 2"/>
    <w:basedOn w:val="Normal"/>
    <w:next w:val="Normal"/>
    <w:autoRedefine/>
    <w:uiPriority w:val="39"/>
    <w:unhideWhenUsed/>
    <w:rsid w:val="00AA5354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A5354"/>
    <w:pPr>
      <w:ind w:left="440"/>
    </w:pPr>
  </w:style>
  <w:style w:type="table" w:styleId="TableGrid">
    <w:name w:val="Table Grid"/>
    <w:basedOn w:val="TableNormal"/>
    <w:uiPriority w:val="39"/>
    <w:rsid w:val="00730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PASTRAIPOSANTRAT2">
    <w:name w:val="3_PASTRAIPOS ANTRAŠTĖ2"/>
    <w:basedOn w:val="Normal"/>
    <w:link w:val="3PASTRAIPOSANTRAT2Char"/>
    <w:qFormat/>
    <w:rsid w:val="00F52800"/>
    <w:pPr>
      <w:numPr>
        <w:numId w:val="2"/>
      </w:numPr>
      <w:suppressAutoHyphens w:val="0"/>
      <w:autoSpaceDN/>
      <w:textAlignment w:val="auto"/>
    </w:pPr>
    <w:rPr>
      <w:rFonts w:cs="Arial"/>
      <w:b/>
      <w:noProof/>
      <w:szCs w:val="20"/>
    </w:rPr>
  </w:style>
  <w:style w:type="character" w:customStyle="1" w:styleId="3PASTRAIPOSANTRAT2Char">
    <w:name w:val="3_PASTRAIPOS ANTRAŠTĖ2 Char"/>
    <w:link w:val="3PASTRAIPOSANTRAT2"/>
    <w:rsid w:val="00F52800"/>
    <w:rPr>
      <w:rFonts w:ascii="Arial" w:eastAsia="Times New Roman" w:hAnsi="Arial" w:cs="Arial"/>
      <w:b/>
      <w:noProof/>
      <w:lang w:val="lt-LT"/>
    </w:rPr>
  </w:style>
  <w:style w:type="paragraph" w:customStyle="1" w:styleId="Lenteles2">
    <w:name w:val="Lenteles 2"/>
    <w:basedOn w:val="Lenteles"/>
    <w:next w:val="BasicParagraph"/>
    <w:qFormat/>
    <w:rsid w:val="009D48B4"/>
    <w:pPr>
      <w:spacing w:line="276" w:lineRule="auto"/>
    </w:pPr>
    <w:rPr>
      <w:rFonts w:cs="Arial"/>
      <w:sz w:val="16"/>
      <w:szCs w:val="14"/>
    </w:rPr>
  </w:style>
  <w:style w:type="character" w:customStyle="1" w:styleId="LentelesDiagrama">
    <w:name w:val="Lenteles Diagrama"/>
    <w:link w:val="Lenteles"/>
    <w:rsid w:val="00D7175C"/>
    <w:rPr>
      <w:rFonts w:ascii="Arial" w:eastAsia="Times New Roman" w:hAnsi="Arial"/>
      <w:szCs w:val="16"/>
      <w:lang w:eastAsia="en-US"/>
    </w:rPr>
  </w:style>
  <w:style w:type="character" w:customStyle="1" w:styleId="StandardChar">
    <w:name w:val="Standard Char"/>
    <w:link w:val="Standard"/>
    <w:rsid w:val="00C507EF"/>
    <w:rPr>
      <w:rFonts w:eastAsia="Times New Roman"/>
      <w:kern w:val="3"/>
      <w:sz w:val="24"/>
      <w:lang w:eastAsia="zh-CN"/>
    </w:rPr>
  </w:style>
  <w:style w:type="paragraph" w:customStyle="1" w:styleId="Standard">
    <w:name w:val="Standard"/>
    <w:link w:val="StandardChar"/>
    <w:rsid w:val="00C507EF"/>
    <w:pPr>
      <w:suppressAutoHyphens/>
      <w:autoSpaceDN w:val="0"/>
      <w:textAlignment w:val="baseline"/>
    </w:pPr>
    <w:rPr>
      <w:rFonts w:eastAsia="Times New Roman"/>
      <w:kern w:val="3"/>
      <w:sz w:val="24"/>
      <w:lang w:val="lt-LT" w:eastAsia="zh-CN"/>
    </w:rPr>
  </w:style>
  <w:style w:type="character" w:styleId="LineNumber">
    <w:name w:val="line number"/>
    <w:basedOn w:val="DefaultParagraphFont"/>
    <w:uiPriority w:val="99"/>
    <w:semiHidden/>
    <w:unhideWhenUsed/>
    <w:rsid w:val="00A46CBE"/>
  </w:style>
  <w:style w:type="paragraph" w:customStyle="1" w:styleId="Bullets">
    <w:name w:val="Bullets"/>
    <w:basedOn w:val="Normal"/>
    <w:autoRedefine/>
    <w:rsid w:val="004443DB"/>
    <w:pPr>
      <w:tabs>
        <w:tab w:val="left" w:pos="0"/>
      </w:tabs>
      <w:suppressAutoHyphens w:val="0"/>
      <w:autoSpaceDN/>
      <w:spacing w:before="120" w:after="0"/>
      <w:ind w:left="432" w:hanging="432"/>
      <w:jc w:val="left"/>
      <w:textAlignment w:val="auto"/>
    </w:pPr>
    <w:rPr>
      <w:rFonts w:cs="Tahoma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CD4E93"/>
    <w:rPr>
      <w:color w:val="808080"/>
    </w:rPr>
  </w:style>
  <w:style w:type="numbering" w:customStyle="1" w:styleId="LFO2">
    <w:name w:val="LFO2"/>
    <w:basedOn w:val="NoList"/>
    <w:rsid w:val="00903E39"/>
    <w:pPr>
      <w:numPr>
        <w:numId w:val="1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9C7416"/>
  </w:style>
  <w:style w:type="paragraph" w:styleId="BodyText3">
    <w:name w:val="Body Text 3"/>
    <w:basedOn w:val="Normal"/>
    <w:link w:val="BodyText3Char"/>
    <w:uiPriority w:val="99"/>
    <w:semiHidden/>
    <w:unhideWhenUsed/>
    <w:rsid w:val="009C741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C7416"/>
    <w:rPr>
      <w:rFonts w:ascii="Arial" w:eastAsia="Times New Roman" w:hAnsi="Arial"/>
      <w:sz w:val="16"/>
      <w:szCs w:val="16"/>
      <w:lang w:val="lt-LT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C7416"/>
    <w:pPr>
      <w:spacing w:after="60"/>
      <w:ind w:firstLine="360"/>
    </w:pPr>
  </w:style>
  <w:style w:type="character" w:customStyle="1" w:styleId="BodyTextChar">
    <w:name w:val="Body Text Char"/>
    <w:basedOn w:val="DefaultParagraphFont"/>
    <w:link w:val="BodyText"/>
    <w:uiPriority w:val="99"/>
    <w:rsid w:val="009C7416"/>
    <w:rPr>
      <w:rFonts w:ascii="Arial" w:eastAsia="Times New Roman" w:hAnsi="Arial"/>
      <w:szCs w:val="24"/>
      <w:lang w:val="lt-LT"/>
    </w:rPr>
  </w:style>
  <w:style w:type="character" w:customStyle="1" w:styleId="BodyTextFirstIndentChar">
    <w:name w:val="Body Text First Indent Char"/>
    <w:basedOn w:val="BodyTextChar"/>
    <w:link w:val="BodyTextFirstIndent"/>
    <w:rsid w:val="009C7416"/>
    <w:rPr>
      <w:rFonts w:ascii="Arial" w:eastAsia="Times New Roman" w:hAnsi="Arial"/>
      <w:szCs w:val="24"/>
      <w:lang w:val="lt-LT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C7416"/>
    <w:pPr>
      <w:ind w:firstLine="360"/>
    </w:pPr>
    <w:rPr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C7416"/>
    <w:rPr>
      <w:rFonts w:ascii="Arial" w:eastAsia="Times New Roman" w:hAnsi="Arial"/>
      <w:sz w:val="24"/>
      <w:lang w:val="lt-LT"/>
    </w:rPr>
  </w:style>
  <w:style w:type="character" w:customStyle="1" w:styleId="BodyTextFirstIndent2Char">
    <w:name w:val="Body Text First Indent 2 Char"/>
    <w:basedOn w:val="BodyTextIndentChar"/>
    <w:link w:val="BodyTextFirstIndent2"/>
    <w:rsid w:val="009C7416"/>
    <w:rPr>
      <w:rFonts w:ascii="Arial" w:eastAsia="Times New Roman" w:hAnsi="Arial"/>
      <w:sz w:val="24"/>
      <w:lang w:val="lt-LT"/>
    </w:rPr>
  </w:style>
  <w:style w:type="paragraph" w:styleId="Caption">
    <w:name w:val="caption"/>
    <w:basedOn w:val="Normal"/>
    <w:next w:val="Normal"/>
    <w:link w:val="CaptionChar"/>
    <w:unhideWhenUsed/>
    <w:rsid w:val="009C7416"/>
    <w:pPr>
      <w:spacing w:before="0" w:after="200"/>
    </w:pPr>
    <w:rPr>
      <w:b/>
      <w:bCs/>
      <w:color w:val="DDDDD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C7416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CommentText">
    <w:name w:val="annotation text"/>
    <w:basedOn w:val="Normal"/>
    <w:link w:val="CommentTextChar"/>
    <w:unhideWhenUsed/>
    <w:rsid w:val="009C741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C7416"/>
    <w:rPr>
      <w:rFonts w:ascii="Arial" w:eastAsia="Times New Roman" w:hAnsi="Arial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7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7416"/>
    <w:rPr>
      <w:rFonts w:ascii="Arial" w:eastAsia="Times New Roman" w:hAnsi="Arial"/>
      <w:b/>
      <w:bCs/>
      <w:lang w:val="lt-LT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C7416"/>
  </w:style>
  <w:style w:type="character" w:customStyle="1" w:styleId="DateChar">
    <w:name w:val="Date Char"/>
    <w:basedOn w:val="DefaultParagraphFont"/>
    <w:link w:val="Dat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C74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C7416"/>
    <w:rPr>
      <w:rFonts w:ascii="Tahoma" w:eastAsia="Times New Roman" w:hAnsi="Tahoma" w:cs="Tahoma"/>
      <w:sz w:val="16"/>
      <w:szCs w:val="16"/>
      <w:lang w:val="lt-LT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C7416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7416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7416"/>
    <w:rPr>
      <w:rFonts w:ascii="Arial" w:eastAsia="Times New Roman" w:hAnsi="Arial"/>
      <w:lang w:val="lt-LT"/>
    </w:rPr>
  </w:style>
  <w:style w:type="paragraph" w:styleId="EnvelopeAddress">
    <w:name w:val="envelope address"/>
    <w:basedOn w:val="Normal"/>
    <w:uiPriority w:val="99"/>
    <w:semiHidden/>
    <w:unhideWhenUsed/>
    <w:rsid w:val="009C7416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9C7416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7416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7416"/>
    <w:rPr>
      <w:rFonts w:ascii="Arial" w:eastAsia="Times New Roman" w:hAnsi="Arial"/>
      <w:lang w:val="lt-L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C7416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C7416"/>
    <w:rPr>
      <w:rFonts w:ascii="Arial" w:eastAsia="Times New Roman" w:hAnsi="Arial"/>
      <w:i/>
      <w:iCs/>
      <w:szCs w:val="24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7416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7416"/>
    <w:rPr>
      <w:rFonts w:ascii="Consolas" w:eastAsia="Times New Roman" w:hAnsi="Consolas"/>
      <w:lang w:val="lt-L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C7416"/>
    <w:pPr>
      <w:spacing w:before="0" w:after="0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C7416"/>
    <w:pPr>
      <w:spacing w:before="0" w:after="0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C7416"/>
    <w:pPr>
      <w:spacing w:before="0"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C7416"/>
    <w:pPr>
      <w:spacing w:before="0"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C7416"/>
    <w:pPr>
      <w:spacing w:before="0"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C7416"/>
    <w:pPr>
      <w:spacing w:before="0"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C7416"/>
    <w:pPr>
      <w:spacing w:before="0"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C7416"/>
    <w:pPr>
      <w:spacing w:before="0"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C7416"/>
    <w:pPr>
      <w:spacing w:before="0"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C74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9C741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7416"/>
    <w:rPr>
      <w:rFonts w:ascii="Arial" w:eastAsia="Times New Roman" w:hAnsi="Arial"/>
      <w:b/>
      <w:bCs/>
      <w:i/>
      <w:iCs/>
      <w:color w:val="DDDDDD" w:themeColor="accent1"/>
      <w:szCs w:val="24"/>
      <w:lang w:val="lt-LT"/>
    </w:rPr>
  </w:style>
  <w:style w:type="paragraph" w:styleId="List2">
    <w:name w:val="List 2"/>
    <w:basedOn w:val="Normal"/>
    <w:uiPriority w:val="99"/>
    <w:semiHidden/>
    <w:unhideWhenUsed/>
    <w:rsid w:val="009C741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C741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C741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C741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9C741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C7416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C7416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C7416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C7416"/>
    <w:pPr>
      <w:numPr>
        <w:numId w:val="1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C7416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C741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C741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C741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C7416"/>
    <w:pPr>
      <w:ind w:left="1415"/>
      <w:contextualSpacing/>
    </w:pPr>
  </w:style>
  <w:style w:type="paragraph" w:styleId="ListNumber">
    <w:name w:val="List Number"/>
    <w:basedOn w:val="Normal"/>
    <w:uiPriority w:val="99"/>
    <w:unhideWhenUsed/>
    <w:rsid w:val="009C7416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C7416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C7416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C7416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C7416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C74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N w:val="0"/>
      <w:spacing w:before="60"/>
      <w:ind w:firstLine="567"/>
      <w:jc w:val="both"/>
      <w:textAlignment w:val="baseline"/>
    </w:pPr>
    <w:rPr>
      <w:rFonts w:ascii="Consolas" w:eastAsia="Times New Roman" w:hAnsi="Consolas"/>
      <w:lang w:val="lt-LT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C7416"/>
    <w:rPr>
      <w:rFonts w:ascii="Consolas" w:eastAsia="Times New Roman" w:hAnsi="Consolas"/>
      <w:lang w:val="lt-LT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C74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C7416"/>
    <w:rPr>
      <w:rFonts w:asciiTheme="majorHAnsi" w:eastAsiaTheme="majorEastAsia" w:hAnsiTheme="majorHAnsi" w:cstheme="majorBidi"/>
      <w:sz w:val="24"/>
      <w:szCs w:val="24"/>
      <w:shd w:val="pct20" w:color="auto" w:fill="auto"/>
      <w:lang w:val="lt-LT"/>
    </w:rPr>
  </w:style>
  <w:style w:type="paragraph" w:styleId="NormalIndent">
    <w:name w:val="Normal Indent"/>
    <w:basedOn w:val="Normal"/>
    <w:uiPriority w:val="99"/>
    <w:semiHidden/>
    <w:unhideWhenUsed/>
    <w:rsid w:val="009C7416"/>
    <w:pPr>
      <w:ind w:left="1296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C7416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C7416"/>
    <w:pPr>
      <w:spacing w:before="0"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C7416"/>
    <w:rPr>
      <w:rFonts w:ascii="Consolas" w:eastAsia="Times New Roman" w:hAnsi="Consolas"/>
      <w:sz w:val="21"/>
      <w:szCs w:val="21"/>
      <w:lang w:val="lt-LT"/>
    </w:rPr>
  </w:style>
  <w:style w:type="paragraph" w:styleId="Quote">
    <w:name w:val="Quote"/>
    <w:basedOn w:val="Normal"/>
    <w:next w:val="Normal"/>
    <w:link w:val="QuoteChar"/>
    <w:uiPriority w:val="29"/>
    <w:rsid w:val="009C741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C7416"/>
    <w:rPr>
      <w:rFonts w:ascii="Arial" w:eastAsia="Times New Roman" w:hAnsi="Arial"/>
      <w:i/>
      <w:iCs/>
      <w:color w:val="000000" w:themeColor="text1"/>
      <w:szCs w:val="24"/>
      <w:lang w:val="lt-LT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C74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C7416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Subtitle">
    <w:name w:val="Subtitle"/>
    <w:basedOn w:val="Normal"/>
    <w:next w:val="Normal"/>
    <w:link w:val="SubtitleChar"/>
    <w:uiPriority w:val="11"/>
    <w:rsid w:val="009C7416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C7416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  <w:lang w:val="lt-LT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C741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C74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rsid w:val="009C7416"/>
    <w:pPr>
      <w:pBdr>
        <w:bottom w:val="single" w:sz="8" w:space="4" w:color="DDDDD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7416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lt-LT"/>
    </w:rPr>
  </w:style>
  <w:style w:type="paragraph" w:styleId="TOAHeading">
    <w:name w:val="toa heading"/>
    <w:basedOn w:val="Normal"/>
    <w:next w:val="Normal"/>
    <w:uiPriority w:val="99"/>
    <w:semiHidden/>
    <w:unhideWhenUsed/>
    <w:rsid w:val="009C741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C7416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C7416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C7416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C7416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C7416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C741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7416"/>
    <w:pPr>
      <w:numPr>
        <w:numId w:val="0"/>
      </w:numPr>
      <w:spacing w:before="480"/>
      <w:ind w:firstLine="567"/>
      <w:jc w:val="both"/>
      <w:outlineLvl w:val="9"/>
    </w:pPr>
    <w:rPr>
      <w:rFonts w:asciiTheme="majorHAnsi" w:eastAsiaTheme="majorEastAsia" w:hAnsiTheme="majorHAnsi" w:cstheme="majorBidi"/>
      <w:caps w:val="0"/>
      <w:color w:val="A5A5A5" w:themeColor="accent1" w:themeShade="BF"/>
      <w:sz w:val="28"/>
    </w:rPr>
  </w:style>
  <w:style w:type="character" w:customStyle="1" w:styleId="HeaderChar">
    <w:name w:val="Header Char"/>
    <w:aliases w:val="Blanko antraste Char,HEADER_EN Char"/>
    <w:basedOn w:val="DefaultParagraphFont"/>
    <w:link w:val="Header"/>
    <w:uiPriority w:val="99"/>
    <w:rsid w:val="00197EE5"/>
    <w:rPr>
      <w:rFonts w:ascii="Arial" w:hAnsi="Arial"/>
      <w:lang w:val="lt-LT"/>
    </w:rPr>
  </w:style>
  <w:style w:type="character" w:customStyle="1" w:styleId="FooterChar">
    <w:name w:val="Footer Char"/>
    <w:aliases w:val="Char Char Char"/>
    <w:basedOn w:val="DefaultParagraphFont"/>
    <w:link w:val="Footer"/>
    <w:rsid w:val="00197EE5"/>
    <w:rPr>
      <w:rFonts w:ascii="Arial" w:hAnsi="Arial"/>
      <w:lang w:val="lt-LT"/>
    </w:rPr>
  </w:style>
  <w:style w:type="character" w:customStyle="1" w:styleId="BalloonTextChar">
    <w:name w:val="Balloon Text Char"/>
    <w:link w:val="BalloonText"/>
    <w:uiPriority w:val="99"/>
    <w:rsid w:val="00197EE5"/>
    <w:rPr>
      <w:rFonts w:ascii="Tahoma" w:hAnsi="Tahoma"/>
      <w:sz w:val="16"/>
      <w:szCs w:val="16"/>
      <w:lang w:val="lt-LT"/>
    </w:rPr>
  </w:style>
  <w:style w:type="character" w:customStyle="1" w:styleId="BodyTextIndent2Char">
    <w:name w:val="Body Text Indent 2 Char"/>
    <w:link w:val="BodyTextIndent2"/>
    <w:rsid w:val="00197EE5"/>
    <w:rPr>
      <w:rFonts w:ascii="Arial" w:eastAsia="Times New Roman" w:hAnsi="Arial"/>
      <w:szCs w:val="24"/>
      <w:lang w:val="lt-LT"/>
    </w:rPr>
  </w:style>
  <w:style w:type="paragraph" w:customStyle="1" w:styleId="Style1">
    <w:name w:val="Style1"/>
    <w:basedOn w:val="Normal"/>
    <w:link w:val="Style1Char"/>
    <w:uiPriority w:val="99"/>
    <w:rsid w:val="00197EE5"/>
    <w:pPr>
      <w:numPr>
        <w:numId w:val="16"/>
      </w:numPr>
      <w:suppressAutoHyphens w:val="0"/>
      <w:autoSpaceDN/>
      <w:spacing w:before="0" w:after="0"/>
      <w:jc w:val="left"/>
      <w:textAlignment w:val="auto"/>
    </w:pPr>
    <w:rPr>
      <w:rFonts w:ascii="Times New Roman" w:hAnsi="Times New Roman" w:cs="Arial Unicode MS"/>
      <w:sz w:val="24"/>
      <w:lang w:bidi="lo-LA"/>
    </w:rPr>
  </w:style>
  <w:style w:type="character" w:customStyle="1" w:styleId="Style1Char">
    <w:name w:val="Style1 Char"/>
    <w:link w:val="Style1"/>
    <w:uiPriority w:val="99"/>
    <w:locked/>
    <w:rsid w:val="00197EE5"/>
    <w:rPr>
      <w:rFonts w:ascii="Times New Roman" w:eastAsia="Times New Roman" w:hAnsi="Times New Roman" w:cs="Arial Unicode MS"/>
      <w:sz w:val="24"/>
      <w:szCs w:val="24"/>
      <w:lang w:val="lt-LT" w:bidi="lo-LA"/>
    </w:rPr>
  </w:style>
  <w:style w:type="paragraph" w:customStyle="1" w:styleId="WW-BodyText3">
    <w:name w:val="WW-Body Text 3"/>
    <w:basedOn w:val="Normal"/>
    <w:rsid w:val="00197EE5"/>
    <w:pPr>
      <w:autoSpaceDN/>
      <w:spacing w:before="0" w:after="0"/>
      <w:ind w:firstLine="0"/>
      <w:textAlignment w:val="auto"/>
    </w:pPr>
    <w:rPr>
      <w:rFonts w:ascii="Times New Roman" w:hAnsi="Times New Roman"/>
      <w:b/>
      <w:bCs/>
      <w:color w:val="008000"/>
      <w:szCs w:val="20"/>
      <w:lang w:eastAsia="ar-SA"/>
    </w:rPr>
  </w:style>
  <w:style w:type="character" w:styleId="Strong">
    <w:name w:val="Strong"/>
    <w:uiPriority w:val="22"/>
    <w:rsid w:val="00197EE5"/>
    <w:rPr>
      <w:b/>
      <w:bCs/>
    </w:rPr>
  </w:style>
  <w:style w:type="paragraph" w:customStyle="1" w:styleId="BodyText1">
    <w:name w:val="Body Text1"/>
    <w:rsid w:val="00197EE5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</w:rPr>
  </w:style>
  <w:style w:type="paragraph" w:customStyle="1" w:styleId="TableParagraph">
    <w:name w:val="Table Paragraph"/>
    <w:basedOn w:val="Normal"/>
    <w:uiPriority w:val="1"/>
    <w:rsid w:val="00197EE5"/>
    <w:pPr>
      <w:widowControl w:val="0"/>
      <w:suppressAutoHyphens w:val="0"/>
      <w:autoSpaceDE w:val="0"/>
      <w:spacing w:before="0" w:after="0"/>
      <w:ind w:firstLine="0"/>
      <w:jc w:val="left"/>
      <w:textAlignment w:val="auto"/>
    </w:pPr>
    <w:rPr>
      <w:rFonts w:eastAsia="Arial" w:cs="Arial"/>
      <w:sz w:val="22"/>
      <w:szCs w:val="22"/>
      <w:lang w:val="en-US"/>
    </w:rPr>
  </w:style>
  <w:style w:type="paragraph" w:customStyle="1" w:styleId="Default">
    <w:name w:val="Default"/>
    <w:rsid w:val="00197EE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lt-LT" w:eastAsia="lt-LT"/>
    </w:rPr>
  </w:style>
  <w:style w:type="paragraph" w:customStyle="1" w:styleId="aikinamaisratas">
    <w:name w:val="aiškinamais raštas"/>
    <w:basedOn w:val="Normal1"/>
    <w:uiPriority w:val="99"/>
    <w:qFormat/>
    <w:rsid w:val="00197EE5"/>
    <w:pPr>
      <w:autoSpaceDE/>
      <w:autoSpaceDN/>
      <w:spacing w:before="0" w:after="170" w:line="300" w:lineRule="atLeast"/>
      <w:ind w:firstLine="0"/>
      <w:jc w:val="both"/>
      <w:textAlignment w:val="center"/>
    </w:pPr>
    <w:rPr>
      <w:rFonts w:eastAsia="SimSun" w:cs="Arial"/>
      <w:color w:val="000000"/>
      <w:sz w:val="22"/>
      <w:szCs w:val="22"/>
      <w:lang w:val="en-US" w:eastAsia="zh-CN"/>
    </w:rPr>
  </w:style>
  <w:style w:type="paragraph" w:customStyle="1" w:styleId="aikinamaisirataspunktai">
    <w:name w:val="aiškinamaisi raštas punktai"/>
    <w:basedOn w:val="aikinamaisratas"/>
    <w:uiPriority w:val="99"/>
    <w:qFormat/>
    <w:rsid w:val="00197EE5"/>
    <w:pPr>
      <w:spacing w:after="113" w:line="288" w:lineRule="auto"/>
      <w:ind w:left="170"/>
      <w:jc w:val="left"/>
    </w:pPr>
  </w:style>
  <w:style w:type="character" w:customStyle="1" w:styleId="Heading4Char">
    <w:name w:val="Heading 4 Char"/>
    <w:basedOn w:val="DefaultParagraphFont"/>
    <w:link w:val="Heading4"/>
    <w:rsid w:val="00197EE5"/>
    <w:rPr>
      <w:rFonts w:ascii="Cambria" w:eastAsia="Times New Roman" w:hAnsi="Cambria"/>
      <w:b/>
      <w:bCs/>
      <w:i/>
      <w:iCs/>
      <w:color w:val="4F81BD"/>
      <w:szCs w:val="24"/>
      <w:lang w:val="lt-LT"/>
    </w:rPr>
  </w:style>
  <w:style w:type="paragraph" w:customStyle="1" w:styleId="TEKSTAS">
    <w:name w:val="TEKSTAS"/>
    <w:basedOn w:val="Normal"/>
    <w:link w:val="TEKSTASChar"/>
    <w:qFormat/>
    <w:rsid w:val="00197EE5"/>
    <w:pPr>
      <w:suppressAutoHyphens w:val="0"/>
      <w:autoSpaceDN/>
      <w:spacing w:before="0" w:after="0"/>
      <w:ind w:firstLine="720"/>
      <w:textAlignment w:val="auto"/>
    </w:pPr>
    <w:rPr>
      <w:rFonts w:cs="Arial"/>
      <w:bCs/>
      <w:noProof/>
      <w:szCs w:val="20"/>
    </w:rPr>
  </w:style>
  <w:style w:type="paragraph" w:customStyle="1" w:styleId="PASTRAIPOSANTRAT">
    <w:name w:val="PASTRAIPOS ANTRAŠTĖ"/>
    <w:basedOn w:val="Normal"/>
    <w:link w:val="PASTRAIPOSANTRATChar"/>
    <w:qFormat/>
    <w:rsid w:val="00197EE5"/>
    <w:pPr>
      <w:numPr>
        <w:numId w:val="17"/>
      </w:numPr>
      <w:suppressAutoHyphens w:val="0"/>
      <w:autoSpaceDN/>
      <w:spacing w:before="0" w:after="0"/>
      <w:textAlignment w:val="auto"/>
    </w:pPr>
    <w:rPr>
      <w:rFonts w:cs="Arial"/>
      <w:b/>
      <w:noProof/>
      <w:szCs w:val="20"/>
    </w:rPr>
  </w:style>
  <w:style w:type="character" w:customStyle="1" w:styleId="TEKSTASChar">
    <w:name w:val="TEKSTAS Char"/>
    <w:basedOn w:val="DefaultParagraphFont"/>
    <w:link w:val="TEKSTAS"/>
    <w:rsid w:val="00197EE5"/>
    <w:rPr>
      <w:rFonts w:ascii="Arial" w:eastAsia="Times New Roman" w:hAnsi="Arial" w:cs="Arial"/>
      <w:bCs/>
      <w:noProof/>
      <w:lang w:val="lt-LT"/>
    </w:rPr>
  </w:style>
  <w:style w:type="paragraph" w:customStyle="1" w:styleId="DOKUMENTOANTRAT">
    <w:name w:val="DOKUMENTO ANTRAŠTĖ"/>
    <w:basedOn w:val="Normal"/>
    <w:link w:val="DOKUMENTOANTRATChar"/>
    <w:qFormat/>
    <w:rsid w:val="00197EE5"/>
    <w:pPr>
      <w:suppressAutoHyphens w:val="0"/>
      <w:autoSpaceDN/>
      <w:spacing w:before="0" w:after="0"/>
      <w:ind w:firstLine="0"/>
      <w:jc w:val="center"/>
      <w:textAlignment w:val="auto"/>
    </w:pPr>
    <w:rPr>
      <w:rFonts w:cs="Arial"/>
      <w:b/>
      <w:szCs w:val="20"/>
    </w:rPr>
  </w:style>
  <w:style w:type="character" w:customStyle="1" w:styleId="PASTRAIPOSANTRATChar">
    <w:name w:val="PASTRAIPOS ANTRAŠTĖ Char"/>
    <w:basedOn w:val="DefaultParagraphFont"/>
    <w:link w:val="PASTRAIPOSANTRAT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DOKUMENTOANTRATChar">
    <w:name w:val="DOKUMENTO ANTRAŠTĖ Char"/>
    <w:basedOn w:val="DefaultParagraphFont"/>
    <w:link w:val="DOKUMENTOANTRAT"/>
    <w:rsid w:val="00197EE5"/>
    <w:rPr>
      <w:rFonts w:ascii="Arial" w:eastAsia="Times New Roman" w:hAnsi="Arial" w:cs="Arial"/>
      <w:b/>
      <w:lang w:val="lt-LT"/>
    </w:rPr>
  </w:style>
  <w:style w:type="paragraph" w:customStyle="1" w:styleId="LENTELS">
    <w:name w:val="LENTELĖS"/>
    <w:basedOn w:val="TEKSTAS"/>
    <w:link w:val="LENTELSChar"/>
    <w:rsid w:val="00197EE5"/>
    <w:rPr>
      <w:bCs w:val="0"/>
      <w:i/>
      <w:iCs/>
      <w:lang w:bidi="lo-LA"/>
    </w:rPr>
  </w:style>
  <w:style w:type="character" w:customStyle="1" w:styleId="LENTELSChar">
    <w:name w:val="LENTELĖS Char"/>
    <w:basedOn w:val="TEKSTASChar"/>
    <w:link w:val="LENTELS"/>
    <w:rsid w:val="00197EE5"/>
    <w:rPr>
      <w:rFonts w:ascii="Arial" w:eastAsia="Times New Roman" w:hAnsi="Arial" w:cs="Arial"/>
      <w:bCs/>
      <w:i/>
      <w:iCs/>
      <w:noProof/>
      <w:lang w:val="lt-LT" w:bidi="lo-LA"/>
    </w:rPr>
  </w:style>
  <w:style w:type="paragraph" w:customStyle="1" w:styleId="ANTRASTES">
    <w:name w:val="ANTRASTES"/>
    <w:basedOn w:val="Normal"/>
    <w:link w:val="ANTRASTESChar"/>
    <w:qFormat/>
    <w:rsid w:val="00197EE5"/>
    <w:pPr>
      <w:numPr>
        <w:numId w:val="19"/>
      </w:numPr>
      <w:suppressAutoHyphens w:val="0"/>
      <w:autoSpaceDN/>
      <w:spacing w:before="0" w:after="0"/>
      <w:textAlignment w:val="auto"/>
    </w:pPr>
    <w:rPr>
      <w:rFonts w:cs="Arial"/>
      <w:b/>
      <w:noProof/>
      <w:szCs w:val="20"/>
    </w:rPr>
  </w:style>
  <w:style w:type="character" w:customStyle="1" w:styleId="ANTRASTESChar">
    <w:name w:val="ANTRASTES Char"/>
    <w:basedOn w:val="DefaultParagraphFont"/>
    <w:link w:val="ANTRASTES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BodyText2Char">
    <w:name w:val="Body Text 2 Char"/>
    <w:basedOn w:val="DefaultParagraphFont"/>
    <w:link w:val="BodyText2"/>
    <w:uiPriority w:val="99"/>
    <w:rsid w:val="00197EE5"/>
    <w:rPr>
      <w:rFonts w:ascii="Arial" w:eastAsia="Times New Roman" w:hAnsi="Arial"/>
      <w:szCs w:val="24"/>
      <w:lang w:val="lt-LT"/>
    </w:rPr>
  </w:style>
  <w:style w:type="character" w:styleId="Emphasis">
    <w:name w:val="Emphasis"/>
    <w:basedOn w:val="DefaultParagraphFont"/>
    <w:uiPriority w:val="20"/>
    <w:qFormat/>
    <w:rsid w:val="00197EE5"/>
    <w:rPr>
      <w:i/>
      <w:iCs/>
    </w:rPr>
  </w:style>
  <w:style w:type="paragraph" w:customStyle="1" w:styleId="Style2">
    <w:name w:val="Style2"/>
    <w:basedOn w:val="Normal"/>
    <w:link w:val="Style2Char"/>
    <w:rsid w:val="00197EE5"/>
    <w:pPr>
      <w:suppressAutoHyphens w:val="0"/>
      <w:autoSpaceDN/>
      <w:spacing w:before="40" w:after="40"/>
      <w:ind w:firstLine="0"/>
      <w:jc w:val="left"/>
      <w:textAlignment w:val="auto"/>
    </w:pPr>
    <w:rPr>
      <w:rFonts w:eastAsia="Calibri" w:cs="Arial"/>
      <w:noProof/>
      <w:szCs w:val="20"/>
      <w:lang w:bidi="lo-LA"/>
    </w:rPr>
  </w:style>
  <w:style w:type="character" w:customStyle="1" w:styleId="Style2Char">
    <w:name w:val="Style2 Char"/>
    <w:basedOn w:val="DefaultParagraphFont"/>
    <w:link w:val="Style2"/>
    <w:rsid w:val="00197EE5"/>
    <w:rPr>
      <w:rFonts w:ascii="Arial" w:hAnsi="Arial" w:cs="Arial"/>
      <w:noProof/>
      <w:lang w:val="lt-LT" w:bidi="lo-LA"/>
    </w:rPr>
  </w:style>
  <w:style w:type="paragraph" w:customStyle="1" w:styleId="subantrastes">
    <w:name w:val="sub antrastes"/>
    <w:basedOn w:val="TEKSTAS"/>
    <w:link w:val="subantrastesChar"/>
    <w:qFormat/>
    <w:rsid w:val="00197EE5"/>
    <w:pPr>
      <w:numPr>
        <w:ilvl w:val="1"/>
        <w:numId w:val="18"/>
      </w:numPr>
      <w:spacing w:before="40"/>
      <w:ind w:left="788" w:hanging="431"/>
    </w:pPr>
    <w:rPr>
      <w:b/>
    </w:rPr>
  </w:style>
  <w:style w:type="paragraph" w:customStyle="1" w:styleId="subsubantrastes">
    <w:name w:val="sub sub antrastes"/>
    <w:basedOn w:val="TEKSTAS"/>
    <w:link w:val="subsubantrastesChar"/>
    <w:qFormat/>
    <w:rsid w:val="00197EE5"/>
    <w:pPr>
      <w:numPr>
        <w:ilvl w:val="2"/>
        <w:numId w:val="18"/>
      </w:numPr>
      <w:spacing w:before="40"/>
      <w:ind w:left="1225" w:hanging="505"/>
    </w:pPr>
    <w:rPr>
      <w:b/>
    </w:rPr>
  </w:style>
  <w:style w:type="character" w:customStyle="1" w:styleId="subantrastesChar">
    <w:name w:val="sub antrastes Char"/>
    <w:basedOn w:val="TEKSTASChar"/>
    <w:link w:val="subantrastes"/>
    <w:rsid w:val="00197EE5"/>
    <w:rPr>
      <w:rFonts w:ascii="Arial" w:eastAsia="Times New Roman" w:hAnsi="Arial" w:cs="Arial"/>
      <w:b/>
      <w:bCs/>
      <w:noProof/>
      <w:lang w:val="lt-LT"/>
    </w:rPr>
  </w:style>
  <w:style w:type="paragraph" w:customStyle="1" w:styleId="subsubsubantrastes">
    <w:name w:val="sub sub sub antrastes"/>
    <w:basedOn w:val="TEKSTAS"/>
    <w:link w:val="subsubsubantrastesChar"/>
    <w:qFormat/>
    <w:rsid w:val="00197EE5"/>
    <w:pPr>
      <w:numPr>
        <w:ilvl w:val="3"/>
        <w:numId w:val="18"/>
      </w:numPr>
      <w:spacing w:before="40"/>
      <w:ind w:left="1723" w:hanging="646"/>
    </w:pPr>
    <w:rPr>
      <w:b/>
    </w:rPr>
  </w:style>
  <w:style w:type="character" w:customStyle="1" w:styleId="subsubantrastesChar">
    <w:name w:val="sub sub antrastes Char"/>
    <w:basedOn w:val="TEKSTASChar"/>
    <w:link w:val="subsubantrastes"/>
    <w:rsid w:val="00197EE5"/>
    <w:rPr>
      <w:rFonts w:ascii="Arial" w:eastAsia="Times New Roman" w:hAnsi="Arial" w:cs="Arial"/>
      <w:b/>
      <w:bCs/>
      <w:noProof/>
      <w:lang w:val="lt-LT"/>
    </w:rPr>
  </w:style>
  <w:style w:type="character" w:customStyle="1" w:styleId="subsubsubantrastesChar">
    <w:name w:val="sub sub sub antrastes Char"/>
    <w:basedOn w:val="TEKSTASChar"/>
    <w:link w:val="subsubsubantrastes"/>
    <w:qFormat/>
    <w:rsid w:val="00197EE5"/>
    <w:rPr>
      <w:rFonts w:ascii="Arial" w:eastAsia="Times New Roman" w:hAnsi="Arial" w:cs="Arial"/>
      <w:b/>
      <w:bCs/>
      <w:noProof/>
      <w:lang w:val="lt-LT"/>
    </w:rPr>
  </w:style>
  <w:style w:type="paragraph" w:customStyle="1" w:styleId="2PASTRAIPOSANTRASTE1LYGIS">
    <w:name w:val="2_PASTRAIPOS ANTRASTE 1 LYGIS"/>
    <w:basedOn w:val="3PASTRAIPOSANTRAT2"/>
    <w:link w:val="2PASTRAIPOSANTRASTE1LYGISChar"/>
    <w:qFormat/>
    <w:rsid w:val="00197EE5"/>
    <w:pPr>
      <w:numPr>
        <w:numId w:val="20"/>
      </w:numPr>
      <w:spacing w:before="40" w:after="0"/>
      <w:ind w:left="357" w:hanging="357"/>
    </w:pPr>
  </w:style>
  <w:style w:type="character" w:customStyle="1" w:styleId="2PASTRAIPOSANTRASTE1LYGISChar">
    <w:name w:val="2_PASTRAIPOS ANTRASTE 1 LYGIS Char"/>
    <w:basedOn w:val="3PASTRAIPOSANTRAT2Char"/>
    <w:link w:val="2PASTRAIPOSANTRASTE1LYGIS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3TEKSTAS">
    <w:name w:val="3_TEKSTAS"/>
    <w:basedOn w:val="Normal"/>
    <w:link w:val="3TEKSTASChar"/>
    <w:qFormat/>
    <w:rsid w:val="00197EE5"/>
    <w:pPr>
      <w:suppressAutoHyphens w:val="0"/>
      <w:autoSpaceDN/>
      <w:spacing w:before="0" w:after="0"/>
      <w:ind w:firstLine="720"/>
      <w:textAlignment w:val="auto"/>
    </w:pPr>
    <w:rPr>
      <w:rFonts w:cs="Arial Unicode MS"/>
      <w:noProof/>
      <w:szCs w:val="20"/>
      <w:lang w:bidi="lo-LA"/>
    </w:rPr>
  </w:style>
  <w:style w:type="character" w:customStyle="1" w:styleId="3TEKSTASChar">
    <w:name w:val="3_TEKSTAS Char"/>
    <w:link w:val="3TEKSTAS"/>
    <w:rsid w:val="00197EE5"/>
    <w:rPr>
      <w:rFonts w:ascii="Arial" w:eastAsia="Times New Roman" w:hAnsi="Arial" w:cs="Arial Unicode MS"/>
      <w:noProof/>
      <w:lang w:bidi="lo-LA"/>
    </w:rPr>
  </w:style>
  <w:style w:type="paragraph" w:customStyle="1" w:styleId="4LENTELSirpav">
    <w:name w:val="4_LENTELĖS ir pav."/>
    <w:basedOn w:val="3TEKSTAS"/>
    <w:link w:val="4LENTELSirpavChar"/>
    <w:qFormat/>
    <w:rsid w:val="00197EE5"/>
    <w:pPr>
      <w:ind w:firstLine="0"/>
      <w:jc w:val="left"/>
    </w:pPr>
    <w:rPr>
      <w:i/>
      <w:iCs/>
    </w:rPr>
  </w:style>
  <w:style w:type="paragraph" w:customStyle="1" w:styleId="1PASTRAIPA">
    <w:name w:val="1_PASTRAIPA"/>
    <w:basedOn w:val="PASTRAIPOSANTRAT"/>
    <w:link w:val="1PASTRAIPAChar"/>
    <w:rsid w:val="00197EE5"/>
    <w:pPr>
      <w:spacing w:before="40"/>
      <w:ind w:left="839" w:hanging="839"/>
    </w:pPr>
  </w:style>
  <w:style w:type="character" w:customStyle="1" w:styleId="4LENTELSirpavChar">
    <w:name w:val="4_LENTELĖS ir pav. Char"/>
    <w:link w:val="4LENTELSirpav"/>
    <w:rsid w:val="00197EE5"/>
    <w:rPr>
      <w:rFonts w:ascii="Arial" w:eastAsia="Times New Roman" w:hAnsi="Arial" w:cs="Arial Unicode MS"/>
      <w:i/>
      <w:iCs/>
      <w:noProof/>
      <w:lang w:bidi="lo-LA"/>
    </w:rPr>
  </w:style>
  <w:style w:type="paragraph" w:customStyle="1" w:styleId="2PASTRAIPA2LYGIS0">
    <w:name w:val="2_PASTRAIPA 2 LYGIS"/>
    <w:basedOn w:val="Normal"/>
    <w:link w:val="2PASTRAIPA2LYGISChar"/>
    <w:rsid w:val="00197EE5"/>
    <w:pPr>
      <w:suppressAutoHyphens w:val="0"/>
      <w:autoSpaceDN/>
      <w:spacing w:beforeLines="20" w:after="0"/>
      <w:ind w:left="714" w:hanging="357"/>
      <w:jc w:val="left"/>
      <w:textAlignment w:val="auto"/>
    </w:pPr>
    <w:rPr>
      <w:rFonts w:cs="Arial"/>
      <w:b/>
      <w:noProof/>
      <w:szCs w:val="20"/>
    </w:rPr>
  </w:style>
  <w:style w:type="character" w:customStyle="1" w:styleId="1PASTRAIPAChar">
    <w:name w:val="1_PASTRAIPA Char"/>
    <w:basedOn w:val="PASTRAIPOSANTRATChar"/>
    <w:link w:val="1PASTRAIPA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2PASTRAIPA2LYGISChar">
    <w:name w:val="2_PASTRAIPA 2 LYGIS Char"/>
    <w:link w:val="2PASTRAIPA2LYGIS0"/>
    <w:rsid w:val="00197EE5"/>
    <w:rPr>
      <w:rFonts w:ascii="Arial" w:eastAsia="Times New Roman" w:hAnsi="Arial" w:cs="Arial"/>
      <w:b/>
      <w:noProof/>
    </w:rPr>
  </w:style>
  <w:style w:type="paragraph" w:customStyle="1" w:styleId="3PASTRAIPA3LYGIS">
    <w:name w:val="3_PASTRAIPA_3 LYGIS"/>
    <w:basedOn w:val="2PASTRAIPA2LYGIS0"/>
    <w:rsid w:val="00197EE5"/>
    <w:pPr>
      <w:tabs>
        <w:tab w:val="num" w:pos="0"/>
      </w:tabs>
      <w:ind w:left="1276" w:hanging="567"/>
    </w:pPr>
  </w:style>
  <w:style w:type="paragraph" w:customStyle="1" w:styleId="1Pastraipa0">
    <w:name w:val="1_Pastraipa"/>
    <w:basedOn w:val="PASTRAIPOSANTRAT"/>
    <w:link w:val="1PastraipaChar0"/>
    <w:rsid w:val="00197EE5"/>
    <w:pPr>
      <w:spacing w:before="40"/>
    </w:pPr>
  </w:style>
  <w:style w:type="paragraph" w:customStyle="1" w:styleId="1PASTRAIPA1LYGIS">
    <w:name w:val="1_PASTRAIPA_1 LYGIS"/>
    <w:basedOn w:val="PASTRAIPOSANTRAT"/>
    <w:link w:val="1PASTRAIPA1LYGISChar"/>
    <w:qFormat/>
    <w:rsid w:val="00197EE5"/>
    <w:pPr>
      <w:numPr>
        <w:numId w:val="21"/>
      </w:numPr>
      <w:spacing w:before="40"/>
    </w:pPr>
  </w:style>
  <w:style w:type="character" w:customStyle="1" w:styleId="1PastraipaChar0">
    <w:name w:val="1_Pastraipa Char"/>
    <w:basedOn w:val="PASTRAIPOSANTRATChar"/>
    <w:link w:val="1Pastraipa0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2PASTRAIPA2LYGIS">
    <w:name w:val="2_PASTRAIPA_2 LYGIS"/>
    <w:basedOn w:val="1PASTRAIPA1LYGIS"/>
    <w:link w:val="2PASTRAIPA2LYGISChar0"/>
    <w:qFormat/>
    <w:rsid w:val="00197EE5"/>
    <w:pPr>
      <w:numPr>
        <w:ilvl w:val="1"/>
      </w:numPr>
    </w:pPr>
  </w:style>
  <w:style w:type="character" w:customStyle="1" w:styleId="1PASTRAIPA1LYGISChar">
    <w:name w:val="1_PASTRAIPA_1 LYGIS Char"/>
    <w:basedOn w:val="PASTRAIPOSANTRATChar"/>
    <w:link w:val="1PASTRAIPA1LYGIS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3PASTRAIPA3LYGIS3">
    <w:name w:val="3_PASTRAIPA_3 LYGIS3"/>
    <w:basedOn w:val="2PASTRAIPA2LYGIS"/>
    <w:link w:val="3PASTRAIPA3LYGIS3Char"/>
    <w:qFormat/>
    <w:rsid w:val="00197EE5"/>
    <w:pPr>
      <w:numPr>
        <w:ilvl w:val="2"/>
      </w:numPr>
    </w:pPr>
  </w:style>
  <w:style w:type="character" w:customStyle="1" w:styleId="2PASTRAIPA2LYGISChar0">
    <w:name w:val="2_PASTRAIPA_2 LYGIS Char"/>
    <w:basedOn w:val="1PASTRAIPA1LYGISChar"/>
    <w:link w:val="2PASTRAIPA2LYGIS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typewriter">
    <w:name w:val="typewriter"/>
    <w:rsid w:val="00197EE5"/>
    <w:rPr>
      <w:rFonts w:ascii="Courier New" w:hAnsi="Courier New" w:cs="Courier New" w:hint="default"/>
    </w:rPr>
  </w:style>
  <w:style w:type="character" w:customStyle="1" w:styleId="3PASTRAIPA3LYGIS3Char">
    <w:name w:val="3_PASTRAIPA_3 LYGIS3 Char"/>
    <w:basedOn w:val="2PASTRAIPA2LYGISChar0"/>
    <w:link w:val="3PASTRAIPA3LYGIS3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tekstas0">
    <w:name w:val="tekstas"/>
    <w:basedOn w:val="Normal"/>
    <w:link w:val="tekstasChar0"/>
    <w:rsid w:val="00197EE5"/>
    <w:pPr>
      <w:suppressAutoHyphens w:val="0"/>
      <w:autoSpaceDN/>
      <w:spacing w:before="0" w:after="0"/>
      <w:ind w:firstLine="720"/>
      <w:textAlignment w:val="auto"/>
    </w:pPr>
    <w:rPr>
      <w:rFonts w:cs="Arial"/>
      <w:szCs w:val="20"/>
      <w:lang w:val="nb-NO"/>
    </w:rPr>
  </w:style>
  <w:style w:type="character" w:customStyle="1" w:styleId="tekstasChar0">
    <w:name w:val="tekstas Char"/>
    <w:link w:val="tekstas0"/>
    <w:qFormat/>
    <w:rsid w:val="00197EE5"/>
    <w:rPr>
      <w:rFonts w:ascii="Arial" w:eastAsia="Times New Roman" w:hAnsi="Arial" w:cs="Arial"/>
      <w:lang w:val="nb-NO"/>
    </w:rPr>
  </w:style>
  <w:style w:type="paragraph" w:customStyle="1" w:styleId="NoParagraphStyle">
    <w:name w:val="[No Paragraph Style]"/>
    <w:link w:val="NoParagraphStyleChar"/>
    <w:rsid w:val="00197EE5"/>
    <w:pPr>
      <w:autoSpaceDE w:val="0"/>
      <w:autoSpaceDN w:val="0"/>
      <w:adjustRightInd w:val="0"/>
      <w:spacing w:line="288" w:lineRule="auto"/>
      <w:textAlignment w:val="center"/>
    </w:pPr>
    <w:rPr>
      <w:rFonts w:ascii="Times Roman" w:eastAsia="Times New Roman" w:hAnsi="Times Roman" w:cs="Times Roman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7EE5"/>
    <w:rPr>
      <w:rFonts w:ascii="Arial" w:eastAsia="Times New Roman" w:hAnsi="Arial"/>
      <w:sz w:val="16"/>
      <w:szCs w:val="16"/>
      <w:lang w:val="lt-LT"/>
    </w:rPr>
  </w:style>
  <w:style w:type="character" w:customStyle="1" w:styleId="NoParagraphStyleChar">
    <w:name w:val="[No Paragraph Style] Char"/>
    <w:link w:val="NoParagraphStyle"/>
    <w:rsid w:val="00197EE5"/>
    <w:rPr>
      <w:rFonts w:ascii="Times Roman" w:eastAsia="Times New Roman" w:hAnsi="Times Roman" w:cs="Times Roman"/>
      <w:color w:val="000000"/>
      <w:sz w:val="24"/>
      <w:szCs w:val="24"/>
    </w:rPr>
  </w:style>
  <w:style w:type="paragraph" w:customStyle="1" w:styleId="letelestekstas">
    <w:name w:val="leteles tekstas"/>
    <w:basedOn w:val="Normal"/>
    <w:link w:val="letelestekstasChar"/>
    <w:rsid w:val="00197EE5"/>
    <w:pPr>
      <w:suppressAutoHyphens w:val="0"/>
      <w:autoSpaceDN/>
      <w:spacing w:before="0" w:after="0"/>
      <w:ind w:firstLine="0"/>
      <w:textAlignment w:val="auto"/>
    </w:pPr>
    <w:rPr>
      <w:rFonts w:cs="Arial"/>
      <w:szCs w:val="20"/>
    </w:rPr>
  </w:style>
  <w:style w:type="paragraph" w:customStyle="1" w:styleId="1TEKSTAS">
    <w:name w:val="1_TEKSTAS"/>
    <w:basedOn w:val="Normal"/>
    <w:link w:val="1TEKSTASChar"/>
    <w:qFormat/>
    <w:rsid w:val="004B24BA"/>
    <w:pPr>
      <w:suppressAutoHyphens w:val="0"/>
      <w:autoSpaceDN/>
      <w:spacing w:before="0" w:after="0"/>
      <w:ind w:firstLine="720"/>
      <w:textAlignment w:val="auto"/>
    </w:pPr>
    <w:rPr>
      <w:rFonts w:cs="Arial Unicode MS"/>
      <w:noProof/>
      <w:szCs w:val="20"/>
      <w:lang w:bidi="lo-LA"/>
    </w:rPr>
  </w:style>
  <w:style w:type="character" w:customStyle="1" w:styleId="letelestekstasChar">
    <w:name w:val="leteles tekstas Char"/>
    <w:basedOn w:val="DefaultParagraphFont"/>
    <w:link w:val="letelestekstas"/>
    <w:rsid w:val="00197EE5"/>
    <w:rPr>
      <w:rFonts w:ascii="Arial" w:eastAsia="Times New Roman" w:hAnsi="Arial" w:cs="Arial"/>
      <w:lang w:val="lt-LT"/>
    </w:rPr>
  </w:style>
  <w:style w:type="character" w:customStyle="1" w:styleId="1TEKSTASChar">
    <w:name w:val="1_TEKSTAS Char"/>
    <w:link w:val="1TEKSTAS"/>
    <w:rsid w:val="004B24BA"/>
    <w:rPr>
      <w:rFonts w:ascii="Arial" w:eastAsia="Times New Roman" w:hAnsi="Arial" w:cs="Arial Unicode MS"/>
      <w:noProof/>
      <w:lang w:val="lt-LT" w:bidi="lo-LA"/>
    </w:rPr>
  </w:style>
  <w:style w:type="character" w:customStyle="1" w:styleId="Heading2Char">
    <w:name w:val="Heading 2 Char"/>
    <w:basedOn w:val="DefaultParagraphFont"/>
    <w:link w:val="Heading2"/>
    <w:rsid w:val="00912682"/>
    <w:rPr>
      <w:rFonts w:ascii="Arial" w:eastAsia="Times New Roman" w:hAnsi="Arial"/>
      <w:b/>
      <w:bCs/>
      <w:caps/>
      <w:szCs w:val="26"/>
      <w:lang w:val="lt-LT"/>
    </w:rPr>
  </w:style>
  <w:style w:type="numbering" w:customStyle="1" w:styleId="WW8Num3">
    <w:name w:val="WW8Num3"/>
    <w:basedOn w:val="NoList"/>
    <w:rsid w:val="00197EE5"/>
    <w:pPr>
      <w:numPr>
        <w:numId w:val="22"/>
      </w:numPr>
    </w:pPr>
  </w:style>
  <w:style w:type="paragraph" w:customStyle="1" w:styleId="NUMERACIJA">
    <w:name w:val="NUMERACIJA"/>
    <w:basedOn w:val="Normal"/>
    <w:link w:val="NUMERACIJAChar"/>
    <w:qFormat/>
    <w:rsid w:val="00CB4097"/>
    <w:pPr>
      <w:numPr>
        <w:numId w:val="23"/>
      </w:numPr>
      <w:suppressAutoHyphens w:val="0"/>
      <w:autoSpaceDN/>
      <w:spacing w:before="0" w:after="0"/>
      <w:jc w:val="center"/>
      <w:textAlignment w:val="auto"/>
    </w:pPr>
    <w:rPr>
      <w:rFonts w:cs="Arial"/>
      <w:szCs w:val="20"/>
    </w:rPr>
  </w:style>
  <w:style w:type="character" w:customStyle="1" w:styleId="NUMERACIJAChar">
    <w:name w:val="NUMERACIJA Char"/>
    <w:basedOn w:val="DefaultParagraphFont"/>
    <w:link w:val="NUMERACIJA"/>
    <w:rsid w:val="00CB4097"/>
    <w:rPr>
      <w:rFonts w:ascii="Arial" w:eastAsia="Times New Roman" w:hAnsi="Arial" w:cs="Arial"/>
      <w:lang w:val="lt-LT"/>
    </w:rPr>
  </w:style>
  <w:style w:type="paragraph" w:customStyle="1" w:styleId="Betarp1">
    <w:name w:val="Be tarpų1"/>
    <w:rsid w:val="00A9787A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HTMLPreformatted1">
    <w:name w:val="HTML Preformatted1"/>
    <w:basedOn w:val="Normal"/>
    <w:rsid w:val="00A978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before="0" w:after="0"/>
      <w:ind w:firstLine="0"/>
      <w:jc w:val="left"/>
      <w:textAlignment w:val="auto"/>
    </w:pPr>
    <w:rPr>
      <w:rFonts w:ascii="Courier New" w:eastAsia="Courier New" w:hAnsi="Courier New"/>
      <w:szCs w:val="20"/>
      <w:lang w:val="en-GB" w:eastAsia="lt-LT"/>
    </w:rPr>
  </w:style>
  <w:style w:type="paragraph" w:customStyle="1" w:styleId="2LENTELS">
    <w:name w:val="2_LENTELĖS"/>
    <w:basedOn w:val="1TEKSTAS"/>
    <w:link w:val="2LENTELSChar"/>
    <w:rsid w:val="00A9787A"/>
    <w:pPr>
      <w:ind w:firstLine="0"/>
      <w:jc w:val="left"/>
    </w:pPr>
    <w:rPr>
      <w:rFonts w:cs="Arial"/>
      <w:i/>
      <w:iCs/>
    </w:rPr>
  </w:style>
  <w:style w:type="character" w:customStyle="1" w:styleId="2LENTELSChar">
    <w:name w:val="2_LENTELĖS Char"/>
    <w:basedOn w:val="1TEKSTASChar"/>
    <w:link w:val="2LENTELS"/>
    <w:rsid w:val="00A9787A"/>
    <w:rPr>
      <w:rFonts w:ascii="Arial" w:eastAsia="Times New Roman" w:hAnsi="Arial" w:cs="Arial"/>
      <w:i/>
      <w:iCs/>
      <w:noProof/>
      <w:lang w:val="lt-LT" w:bidi="lo-LA"/>
    </w:rPr>
  </w:style>
  <w:style w:type="character" w:customStyle="1" w:styleId="BasicParagraphChar">
    <w:name w:val="[Basic Paragraph] Char"/>
    <w:basedOn w:val="DefaultParagraphFont"/>
    <w:link w:val="BasicParagraph"/>
    <w:rsid w:val="00A9787A"/>
    <w:rPr>
      <w:rFonts w:ascii="Arial" w:eastAsia="Times New Roman" w:hAnsi="Arial"/>
      <w:color w:val="000000"/>
      <w:sz w:val="24"/>
      <w:szCs w:val="24"/>
      <w:lang w:val="lt-LT"/>
    </w:rPr>
  </w:style>
  <w:style w:type="paragraph" w:customStyle="1" w:styleId="lentelesnumeracija">
    <w:name w:val="lenteles numeracija"/>
    <w:basedOn w:val="BasicParagraph"/>
    <w:link w:val="lentelesnumeracijaChar"/>
    <w:rsid w:val="00A9787A"/>
    <w:pPr>
      <w:framePr w:hSpace="180" w:wrap="around" w:vAnchor="text" w:hAnchor="text" w:y="1"/>
      <w:numPr>
        <w:ilvl w:val="1"/>
        <w:numId w:val="24"/>
      </w:numPr>
      <w:adjustRightInd w:val="0"/>
      <w:spacing w:before="0" w:after="0" w:line="240" w:lineRule="auto"/>
      <w:suppressOverlap/>
      <w:jc w:val="both"/>
    </w:pPr>
    <w:rPr>
      <w:rFonts w:cs="Arial"/>
    </w:rPr>
  </w:style>
  <w:style w:type="character" w:customStyle="1" w:styleId="lentelesnumeracijaChar">
    <w:name w:val="lenteles numeracija Char"/>
    <w:basedOn w:val="BasicParagraphChar"/>
    <w:link w:val="lentelesnumeracija"/>
    <w:rsid w:val="00A9787A"/>
    <w:rPr>
      <w:rFonts w:ascii="Arial" w:eastAsia="Times New Roman" w:hAnsi="Arial" w:cs="Arial"/>
      <w:color w:val="000000"/>
      <w:sz w:val="24"/>
      <w:szCs w:val="24"/>
      <w:lang w:val="lt-LT"/>
    </w:rPr>
  </w:style>
  <w:style w:type="character" w:customStyle="1" w:styleId="ListParagraphChar">
    <w:name w:val="List Paragraph Char"/>
    <w:link w:val="ListParagraph"/>
    <w:uiPriority w:val="34"/>
    <w:rsid w:val="00A9787A"/>
    <w:rPr>
      <w:rFonts w:ascii="Arial" w:eastAsia="Times New Roman" w:hAnsi="Arial"/>
      <w:szCs w:val="24"/>
      <w:lang w:val="lt-LT"/>
    </w:rPr>
  </w:style>
  <w:style w:type="paragraph" w:customStyle="1" w:styleId="LENTELE">
    <w:name w:val="LENTELE"/>
    <w:basedOn w:val="Caption"/>
    <w:link w:val="LENTELEChar"/>
    <w:rsid w:val="00335275"/>
    <w:pPr>
      <w:keepNext/>
      <w:spacing w:after="0"/>
      <w:jc w:val="left"/>
    </w:pPr>
    <w:rPr>
      <w:b w:val="0"/>
      <w:bCs w:val="0"/>
      <w:color w:val="auto"/>
      <w:sz w:val="20"/>
      <w:szCs w:val="20"/>
    </w:rPr>
  </w:style>
  <w:style w:type="character" w:customStyle="1" w:styleId="CaptionChar">
    <w:name w:val="Caption Char"/>
    <w:basedOn w:val="DefaultParagraphFont"/>
    <w:link w:val="Caption"/>
    <w:rsid w:val="00335275"/>
    <w:rPr>
      <w:rFonts w:ascii="Arial" w:eastAsia="Times New Roman" w:hAnsi="Arial"/>
      <w:b/>
      <w:bCs/>
      <w:color w:val="DDDDDD" w:themeColor="accent1"/>
      <w:sz w:val="18"/>
      <w:szCs w:val="18"/>
      <w:lang w:val="lt-LT"/>
    </w:rPr>
  </w:style>
  <w:style w:type="character" w:customStyle="1" w:styleId="LENTELEChar">
    <w:name w:val="LENTELE Char"/>
    <w:basedOn w:val="CaptionChar"/>
    <w:link w:val="LENTELE"/>
    <w:rsid w:val="00335275"/>
    <w:rPr>
      <w:rFonts w:ascii="Arial" w:eastAsia="Times New Roman" w:hAnsi="Arial"/>
      <w:b/>
      <w:bCs/>
      <w:color w:val="DDDDDD" w:themeColor="accent1"/>
      <w:sz w:val="18"/>
      <w:szCs w:val="18"/>
      <w:lang w:val="lt-LT"/>
    </w:rPr>
  </w:style>
  <w:style w:type="paragraph" w:customStyle="1" w:styleId="Lentele0">
    <w:name w:val="Lentele"/>
    <w:basedOn w:val="Heading4"/>
    <w:rsid w:val="005E00FC"/>
    <w:pPr>
      <w:keepLines w:val="0"/>
      <w:numPr>
        <w:ilvl w:val="0"/>
        <w:numId w:val="0"/>
      </w:numPr>
      <w:autoSpaceDN/>
      <w:spacing w:before="60"/>
      <w:ind w:firstLine="720"/>
      <w:jc w:val="left"/>
      <w:textAlignment w:val="auto"/>
    </w:pPr>
    <w:rPr>
      <w:rFonts w:ascii="Times New Roman" w:hAnsi="Times New Roman"/>
      <w:b w:val="0"/>
      <w:bCs w:val="0"/>
      <w:color w:val="auto"/>
      <w:szCs w:val="20"/>
      <w:lang w:eastAsia="ar-SA" w:bidi="lo-LA"/>
    </w:rPr>
  </w:style>
  <w:style w:type="paragraph" w:customStyle="1" w:styleId="Normal2">
    <w:name w:val="Normal2"/>
    <w:rsid w:val="00C05081"/>
    <w:pPr>
      <w:spacing w:after="200" w:line="276" w:lineRule="auto"/>
    </w:pPr>
    <w:rPr>
      <w:rFonts w:cs="Calibri"/>
      <w:sz w:val="22"/>
      <w:szCs w:val="22"/>
      <w:lang w:val="lt-LT" w:eastAsia="lt-LT" w:bidi="lo-LA"/>
    </w:rPr>
  </w:style>
  <w:style w:type="paragraph" w:customStyle="1" w:styleId="LO-normal1">
    <w:name w:val="LO-normal1"/>
    <w:rsid w:val="00DF76E6"/>
    <w:pPr>
      <w:suppressAutoHyphens/>
    </w:pPr>
    <w:rPr>
      <w:rFonts w:ascii="Arial" w:eastAsia="Arial" w:hAnsi="Arial" w:cs="Arial"/>
      <w:lang w:val="lt-LT" w:eastAsia="zh-CN" w:bidi="hi-IN"/>
    </w:rPr>
  </w:style>
  <w:style w:type="character" w:customStyle="1" w:styleId="fontstyle01">
    <w:name w:val="fontstyle01"/>
    <w:basedOn w:val="DefaultParagraphFont"/>
    <w:rsid w:val="00EA7F87"/>
    <w:rPr>
      <w:rFonts w:ascii="MyriadPro-Regular" w:hAnsi="MyriadPro-Regular" w:hint="default"/>
      <w:b w:val="0"/>
      <w:bCs w:val="0"/>
      <w:i w:val="0"/>
      <w:iCs w:val="0"/>
      <w:color w:val="1F1F1F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91364"/>
    <w:rPr>
      <w:sz w:val="16"/>
      <w:szCs w:val="16"/>
    </w:rPr>
  </w:style>
  <w:style w:type="table" w:customStyle="1" w:styleId="Style12">
    <w:name w:val="_Style 12"/>
    <w:basedOn w:val="TableNormal"/>
    <w:qFormat/>
    <w:rsid w:val="00FA396F"/>
    <w:pPr>
      <w:spacing w:after="160" w:line="259" w:lineRule="auto"/>
    </w:pPr>
    <w:rPr>
      <w:rFonts w:ascii="Times New Roman" w:eastAsia="Times New Roman" w:hAnsi="Times New Roman"/>
      <w:lang w:val="lt-LT" w:eastAsia="lt-LT"/>
    </w:rPr>
    <w:tblPr>
      <w:tblInd w:w="0" w:type="nil"/>
    </w:tblPr>
  </w:style>
  <w:style w:type="paragraph" w:customStyle="1" w:styleId="m-2621434041913131521msolistparagraph">
    <w:name w:val="m_-2621434041913131521msolistparagraph"/>
    <w:basedOn w:val="Normal"/>
    <w:rsid w:val="007A741A"/>
    <w:pPr>
      <w:suppressAutoHyphens w:val="0"/>
      <w:autoSpaceDN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69">
    <w:name w:val="69"/>
    <w:basedOn w:val="TableNormal"/>
    <w:rsid w:val="00861B63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Snumeracija">
    <w:name w:val="TS numeracija"/>
    <w:basedOn w:val="Normal"/>
    <w:link w:val="TSnumeracijaChar"/>
    <w:rsid w:val="00861B63"/>
    <w:pPr>
      <w:pBdr>
        <w:top w:val="nil"/>
        <w:left w:val="nil"/>
        <w:bottom w:val="nil"/>
        <w:right w:val="nil"/>
        <w:between w:val="nil"/>
      </w:pBdr>
      <w:spacing w:before="40" w:after="0"/>
      <w:ind w:left="1213" w:hanging="1179"/>
    </w:pPr>
    <w:rPr>
      <w:rFonts w:eastAsia="Arial" w:cs="Arial"/>
      <w:b/>
      <w:color w:val="FF0000"/>
      <w:szCs w:val="20"/>
    </w:rPr>
  </w:style>
  <w:style w:type="paragraph" w:customStyle="1" w:styleId="TSnumeracijamainpozicija">
    <w:name w:val="TS numeracija main pozicija"/>
    <w:basedOn w:val="Normal"/>
    <w:link w:val="TSnumeracijamainpozicijaChar"/>
    <w:qFormat/>
    <w:rsid w:val="00861B63"/>
    <w:pPr>
      <w:pBdr>
        <w:top w:val="nil"/>
        <w:left w:val="nil"/>
        <w:bottom w:val="nil"/>
        <w:right w:val="nil"/>
        <w:between w:val="nil"/>
      </w:pBdr>
      <w:spacing w:before="80" w:after="0"/>
      <w:ind w:left="792" w:hanging="432"/>
    </w:pPr>
    <w:rPr>
      <w:rFonts w:eastAsia="Arial" w:cs="Arial"/>
      <w:b/>
      <w:color w:val="000000"/>
      <w:szCs w:val="20"/>
    </w:rPr>
  </w:style>
  <w:style w:type="table" w:customStyle="1" w:styleId="37">
    <w:name w:val="37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SnumeracijaChar">
    <w:name w:val="TS numeracija Char"/>
    <w:basedOn w:val="DefaultParagraphFont"/>
    <w:link w:val="TSnumeracija"/>
    <w:rsid w:val="00E0359D"/>
    <w:rPr>
      <w:rFonts w:ascii="Arial" w:eastAsia="Arial" w:hAnsi="Arial" w:cs="Arial"/>
      <w:b/>
      <w:color w:val="FF0000"/>
      <w:lang w:val="lt-LT"/>
    </w:rPr>
  </w:style>
  <w:style w:type="table" w:customStyle="1" w:styleId="20">
    <w:name w:val="20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SnumeracijamainpozicijaChar">
    <w:name w:val="TS numeracija main pozicija Char"/>
    <w:basedOn w:val="DefaultParagraphFont"/>
    <w:link w:val="TSnumeracijamainpozicija"/>
    <w:rsid w:val="00E0359D"/>
    <w:rPr>
      <w:rFonts w:ascii="Arial" w:eastAsia="Arial" w:hAnsi="Arial" w:cs="Arial"/>
      <w:b/>
      <w:color w:val="000000"/>
      <w:lang w:val="lt-LT"/>
    </w:rPr>
  </w:style>
  <w:style w:type="table" w:customStyle="1" w:styleId="25">
    <w:name w:val="25"/>
    <w:basedOn w:val="TableNormal"/>
    <w:rsid w:val="00F91074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F91074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rojektopavadinimas">
    <w:name w:val="Projekto pavadinimas"/>
    <w:basedOn w:val="Normal"/>
    <w:link w:val="ProjektopavadinimasChar"/>
    <w:rsid w:val="00870E7A"/>
    <w:pPr>
      <w:tabs>
        <w:tab w:val="left" w:pos="2568"/>
      </w:tabs>
      <w:ind w:left="284" w:right="311" w:firstLine="0"/>
    </w:pPr>
    <w:rPr>
      <w:rFonts w:cs="Arial"/>
      <w:b/>
      <w:bCs/>
      <w:color w:val="000000"/>
      <w:sz w:val="32"/>
      <w:szCs w:val="32"/>
      <w:lang w:eastAsia="lt-LT"/>
    </w:rPr>
  </w:style>
  <w:style w:type="character" w:customStyle="1" w:styleId="ProjektopavadinimasChar">
    <w:name w:val="Projekto pavadinimas Char"/>
    <w:basedOn w:val="DefaultParagraphFont"/>
    <w:link w:val="Projektopavadinimas"/>
    <w:rsid w:val="00870E7A"/>
    <w:rPr>
      <w:rFonts w:ascii="Arial" w:eastAsia="Times New Roman" w:hAnsi="Arial" w:cs="Arial"/>
      <w:b/>
      <w:bCs/>
      <w:color w:val="000000"/>
      <w:sz w:val="32"/>
      <w:szCs w:val="32"/>
      <w:lang w:val="lt-LT" w:eastAsia="lt-LT"/>
    </w:rPr>
  </w:style>
  <w:style w:type="paragraph" w:customStyle="1" w:styleId="Virelioupildytilaukeliai">
    <w:name w:val="Viršelio užpildyti laukeliai"/>
    <w:basedOn w:val="Normal"/>
    <w:link w:val="VirelioupildytilaukeliaiChar"/>
    <w:rsid w:val="00870E7A"/>
    <w:pPr>
      <w:tabs>
        <w:tab w:val="left" w:pos="2568"/>
      </w:tabs>
      <w:spacing w:line="360" w:lineRule="auto"/>
      <w:ind w:firstLine="0"/>
      <w:jc w:val="left"/>
    </w:pPr>
    <w:rPr>
      <w:rFonts w:cs="Arial"/>
      <w:b/>
      <w:bCs/>
      <w:color w:val="000000"/>
      <w:sz w:val="26"/>
      <w:szCs w:val="26"/>
      <w:lang w:eastAsia="lt-LT"/>
    </w:rPr>
  </w:style>
  <w:style w:type="character" w:customStyle="1" w:styleId="VirelioupildytilaukeliaiChar">
    <w:name w:val="Viršelio užpildyti laukeliai Char"/>
    <w:basedOn w:val="DefaultParagraphFont"/>
    <w:link w:val="Virelioupildytilaukeliai"/>
    <w:rsid w:val="00870E7A"/>
    <w:rPr>
      <w:rFonts w:ascii="Arial" w:eastAsia="Times New Roman" w:hAnsi="Arial" w:cs="Arial"/>
      <w:b/>
      <w:bCs/>
      <w:color w:val="000000"/>
      <w:sz w:val="26"/>
      <w:szCs w:val="26"/>
      <w:lang w:val="lt-LT" w:eastAsia="lt-LT"/>
    </w:rPr>
  </w:style>
  <w:style w:type="paragraph" w:customStyle="1" w:styleId="Lent10k">
    <w:name w:val="Lent 10k"/>
    <w:basedOn w:val="Normal"/>
    <w:link w:val="Lent10kDiagrama"/>
    <w:qFormat/>
    <w:rsid w:val="006173D9"/>
    <w:pPr>
      <w:widowControl w:val="0"/>
      <w:spacing w:before="0" w:after="0"/>
      <w:ind w:firstLine="0"/>
      <w:jc w:val="left"/>
    </w:pPr>
    <w:rPr>
      <w:szCs w:val="16"/>
    </w:rPr>
  </w:style>
  <w:style w:type="character" w:customStyle="1" w:styleId="Lent10kDiagrama">
    <w:name w:val="Lent 10k Diagrama"/>
    <w:link w:val="Lent10k"/>
    <w:rsid w:val="006173D9"/>
    <w:rPr>
      <w:rFonts w:ascii="Arial" w:eastAsia="Times New Roman" w:hAnsi="Arial"/>
      <w:szCs w:val="16"/>
      <w:lang w:val="lt-LT"/>
    </w:rPr>
  </w:style>
  <w:style w:type="paragraph" w:customStyle="1" w:styleId="Lent10c">
    <w:name w:val="Lent 10c"/>
    <w:basedOn w:val="Lent10k"/>
    <w:link w:val="Lent10cDiagrama"/>
    <w:qFormat/>
    <w:rsid w:val="006173D9"/>
    <w:pPr>
      <w:jc w:val="center"/>
    </w:pPr>
  </w:style>
  <w:style w:type="paragraph" w:customStyle="1" w:styleId="Num1">
    <w:name w:val="Num1"/>
    <w:basedOn w:val="Normal"/>
    <w:link w:val="Num1Diagrama"/>
    <w:rsid w:val="006173D9"/>
    <w:pPr>
      <w:widowControl w:val="0"/>
      <w:numPr>
        <w:numId w:val="25"/>
      </w:numPr>
      <w:spacing w:before="0" w:after="0"/>
      <w:ind w:left="357" w:hanging="357"/>
    </w:pPr>
  </w:style>
  <w:style w:type="character" w:customStyle="1" w:styleId="Lent10cDiagrama">
    <w:name w:val="Lent 10c Diagrama"/>
    <w:basedOn w:val="Lent10kDiagrama"/>
    <w:link w:val="Lent10c"/>
    <w:rsid w:val="006173D9"/>
    <w:rPr>
      <w:rFonts w:ascii="Arial" w:eastAsia="Times New Roman" w:hAnsi="Arial"/>
      <w:szCs w:val="16"/>
      <w:lang w:val="lt-LT"/>
    </w:rPr>
  </w:style>
  <w:style w:type="character" w:customStyle="1" w:styleId="Num1Diagrama">
    <w:name w:val="Num1 Diagrama"/>
    <w:link w:val="Num1"/>
    <w:rsid w:val="006173D9"/>
    <w:rPr>
      <w:rFonts w:ascii="Arial" w:eastAsia="Times New Roman" w:hAnsi="Arial"/>
      <w:szCs w:val="24"/>
      <w:lang w:val="lt-LT"/>
    </w:rPr>
  </w:style>
  <w:style w:type="paragraph" w:customStyle="1" w:styleId="Len10cb">
    <w:name w:val="Len10cb"/>
    <w:basedOn w:val="Lent10c"/>
    <w:link w:val="Len10cbDiagrama"/>
    <w:rsid w:val="006173D9"/>
    <w:rPr>
      <w:b/>
    </w:rPr>
  </w:style>
  <w:style w:type="character" w:customStyle="1" w:styleId="Len10cbDiagrama">
    <w:name w:val="Len10cb Diagrama"/>
    <w:link w:val="Len10cb"/>
    <w:rsid w:val="006173D9"/>
    <w:rPr>
      <w:rFonts w:ascii="Arial" w:eastAsia="Times New Roman" w:hAnsi="Arial"/>
      <w:b/>
      <w:szCs w:val="16"/>
      <w:lang w:val="lt-LT"/>
    </w:rPr>
  </w:style>
  <w:style w:type="paragraph" w:customStyle="1" w:styleId="Lent10d">
    <w:name w:val="Lent 10d"/>
    <w:basedOn w:val="Lent10k"/>
    <w:link w:val="Lent10dDiagrama"/>
    <w:qFormat/>
    <w:rsid w:val="006173D9"/>
    <w:pPr>
      <w:jc w:val="right"/>
    </w:pPr>
  </w:style>
  <w:style w:type="character" w:customStyle="1" w:styleId="Lent10dDiagrama">
    <w:name w:val="Lent 10d Diagrama"/>
    <w:basedOn w:val="Lent10kDiagrama"/>
    <w:link w:val="Lent10d"/>
    <w:rsid w:val="006173D9"/>
    <w:rPr>
      <w:rFonts w:ascii="Arial" w:eastAsia="Times New Roman" w:hAnsi="Arial"/>
      <w:szCs w:val="16"/>
      <w:lang w:val="lt-LT"/>
    </w:rPr>
  </w:style>
  <w:style w:type="paragraph" w:customStyle="1" w:styleId="BYLOSNUMERISVIRELIUI">
    <w:name w:val="BYLOS NUMERIS VIRŠELIUI"/>
    <w:basedOn w:val="Projektopavadinimas"/>
    <w:link w:val="BYLOSNUMERISVIRELIUIChar"/>
    <w:qFormat/>
    <w:rsid w:val="00D1565E"/>
    <w:pPr>
      <w:jc w:val="right"/>
    </w:pPr>
    <w:rPr>
      <w:sz w:val="72"/>
      <w:szCs w:val="72"/>
    </w:rPr>
  </w:style>
  <w:style w:type="character" w:customStyle="1" w:styleId="BYLOSNUMERISVIRELIUIChar">
    <w:name w:val="BYLOS NUMERIS VIRŠELIUI Char"/>
    <w:basedOn w:val="ProjektopavadinimasChar"/>
    <w:link w:val="BYLOSNUMERISVIRELIUI"/>
    <w:rsid w:val="00D1565E"/>
    <w:rPr>
      <w:rFonts w:ascii="Arial" w:eastAsia="Times New Roman" w:hAnsi="Arial" w:cs="Arial"/>
      <w:b/>
      <w:bCs/>
      <w:color w:val="000000"/>
      <w:sz w:val="72"/>
      <w:szCs w:val="72"/>
      <w:lang w:val="lt-LT" w:eastAsia="lt-LT"/>
    </w:rPr>
  </w:style>
  <w:style w:type="paragraph" w:customStyle="1" w:styleId="PROJEKTOPAVADINIMASVIRELIUI">
    <w:name w:val="PROJEKTO PAVADINIMAS VIRŠELIUI"/>
    <w:basedOn w:val="Projektopavadinimas"/>
    <w:link w:val="PROJEKTOPAVADINIMASVIRELIUIChar"/>
    <w:qFormat/>
    <w:rsid w:val="00D1565E"/>
    <w:pPr>
      <w:tabs>
        <w:tab w:val="left" w:pos="9498"/>
      </w:tabs>
      <w:ind w:left="0" w:right="453"/>
    </w:pPr>
  </w:style>
  <w:style w:type="character" w:customStyle="1" w:styleId="PROJEKTOPAVADINIMASVIRELIUIChar">
    <w:name w:val="PROJEKTO PAVADINIMAS VIRŠELIUI Char"/>
    <w:basedOn w:val="ProjektopavadinimasChar"/>
    <w:link w:val="PROJEKTOPAVADINIMASVIRELIUI"/>
    <w:rsid w:val="00D1565E"/>
    <w:rPr>
      <w:rFonts w:ascii="Arial" w:eastAsia="Times New Roman" w:hAnsi="Arial" w:cs="Arial"/>
      <w:b/>
      <w:bCs/>
      <w:color w:val="000000"/>
      <w:sz w:val="32"/>
      <w:szCs w:val="32"/>
      <w:lang w:val="lt-LT" w:eastAsia="lt-LT"/>
    </w:rPr>
  </w:style>
  <w:style w:type="paragraph" w:customStyle="1" w:styleId="Virelioprojektoduomenys">
    <w:name w:val="Viršelio projekto duomenys"/>
    <w:basedOn w:val="Virelioupildytilaukeliai"/>
    <w:link w:val="VirelioprojektoduomenysChar"/>
    <w:qFormat/>
    <w:rsid w:val="00D1565E"/>
  </w:style>
  <w:style w:type="character" w:customStyle="1" w:styleId="VirelioprojektoduomenysChar">
    <w:name w:val="Viršelio projekto duomenys Char"/>
    <w:basedOn w:val="VirelioupildytilaukeliaiChar"/>
    <w:link w:val="Virelioprojektoduomenys"/>
    <w:rsid w:val="00D1565E"/>
    <w:rPr>
      <w:rFonts w:ascii="Arial" w:eastAsia="Times New Roman" w:hAnsi="Arial" w:cs="Arial"/>
      <w:b/>
      <w:bCs/>
      <w:color w:val="000000"/>
      <w:sz w:val="26"/>
      <w:szCs w:val="26"/>
      <w:lang w:val="lt-LT" w:eastAsia="lt-LT"/>
    </w:rPr>
  </w:style>
  <w:style w:type="paragraph" w:customStyle="1" w:styleId="Normalbepirmoseilutstraukimo">
    <w:name w:val="Normal be pirmos eilutės įtraukimo"/>
    <w:basedOn w:val="Normal"/>
    <w:link w:val="NormalbepirmoseilutstraukimoChar"/>
    <w:qFormat/>
    <w:rsid w:val="00D1565E"/>
    <w:pPr>
      <w:pBdr>
        <w:top w:val="nil"/>
        <w:left w:val="nil"/>
        <w:bottom w:val="nil"/>
        <w:right w:val="nil"/>
        <w:between w:val="nil"/>
      </w:pBdr>
      <w:spacing w:before="0" w:after="0"/>
      <w:ind w:firstLine="0"/>
      <w:jc w:val="left"/>
    </w:pPr>
    <w:rPr>
      <w:rFonts w:eastAsia="Arial"/>
      <w:szCs w:val="20"/>
    </w:rPr>
  </w:style>
  <w:style w:type="character" w:customStyle="1" w:styleId="NormalbepirmoseilutstraukimoChar">
    <w:name w:val="Normal be pirmos eilutės įtraukimo Char"/>
    <w:basedOn w:val="DefaultParagraphFont"/>
    <w:link w:val="Normalbepirmoseilutstraukimo"/>
    <w:rsid w:val="00D1565E"/>
    <w:rPr>
      <w:rFonts w:ascii="Arial" w:eastAsia="Arial" w:hAnsi="Arial"/>
      <w:lang w:val="lt-LT"/>
    </w:rPr>
  </w:style>
  <w:style w:type="paragraph" w:customStyle="1" w:styleId="KZnumeracija">
    <w:name w:val="KZ numeracija"/>
    <w:basedOn w:val="NUMERACIJA"/>
    <w:link w:val="KZnumeracijaChar"/>
    <w:qFormat/>
    <w:rsid w:val="00D1565E"/>
    <w:pPr>
      <w:ind w:left="340" w:firstLine="0"/>
      <w:jc w:val="both"/>
    </w:pPr>
  </w:style>
  <w:style w:type="character" w:customStyle="1" w:styleId="KZnumeracijaChar">
    <w:name w:val="KZ numeracija Char"/>
    <w:basedOn w:val="NUMERACIJAChar"/>
    <w:link w:val="KZnumeracija"/>
    <w:rsid w:val="00D1565E"/>
    <w:rPr>
      <w:rFonts w:ascii="Arial" w:eastAsia="Times New Roman" w:hAnsi="Arial" w:cs="Arial"/>
      <w:lang w:val="lt-LT"/>
    </w:rPr>
  </w:style>
  <w:style w:type="paragraph" w:customStyle="1" w:styleId="11antrastes">
    <w:name w:val="1.1 antrastes"/>
    <w:basedOn w:val="Heading2"/>
    <w:link w:val="11antrastesChar"/>
    <w:qFormat/>
    <w:rsid w:val="008942CB"/>
  </w:style>
  <w:style w:type="character" w:customStyle="1" w:styleId="11antrastesChar">
    <w:name w:val="1.1 antrastes Char"/>
    <w:basedOn w:val="Heading2Char"/>
    <w:link w:val="11antrastes"/>
    <w:rsid w:val="008942CB"/>
    <w:rPr>
      <w:rFonts w:ascii="Arial" w:eastAsia="Times New Roman" w:hAnsi="Arial"/>
      <w:b/>
      <w:bCs/>
      <w:caps/>
      <w:szCs w:val="26"/>
      <w:lang w:val="lt-LT"/>
    </w:rPr>
  </w:style>
  <w:style w:type="paragraph" w:customStyle="1" w:styleId="1Antrastes">
    <w:name w:val="1 Antrastes"/>
    <w:basedOn w:val="Heading1"/>
    <w:link w:val="1AntrastesChar"/>
    <w:qFormat/>
    <w:rsid w:val="00835C23"/>
    <w:rPr>
      <w:sz w:val="20"/>
    </w:rPr>
  </w:style>
  <w:style w:type="character" w:customStyle="1" w:styleId="Heading1Char">
    <w:name w:val="Heading 1 Char"/>
    <w:basedOn w:val="DefaultParagraphFont"/>
    <w:link w:val="Heading1"/>
    <w:rsid w:val="00835C23"/>
    <w:rPr>
      <w:rFonts w:ascii="Arial" w:eastAsia="Times New Roman" w:hAnsi="Arial"/>
      <w:b/>
      <w:bCs/>
      <w:caps/>
      <w:sz w:val="24"/>
      <w:szCs w:val="28"/>
      <w:lang w:val="lt-LT"/>
    </w:rPr>
  </w:style>
  <w:style w:type="character" w:customStyle="1" w:styleId="1AntrastesChar">
    <w:name w:val="1 Antrastes Char"/>
    <w:basedOn w:val="Heading1Char"/>
    <w:link w:val="1Antrastes"/>
    <w:rsid w:val="00835C23"/>
    <w:rPr>
      <w:rFonts w:ascii="Arial" w:eastAsia="Times New Roman" w:hAnsi="Arial"/>
      <w:b/>
      <w:bCs/>
      <w:caps/>
      <w:sz w:val="24"/>
      <w:szCs w:val="28"/>
      <w:lang w:val="lt-LT"/>
    </w:rPr>
  </w:style>
  <w:style w:type="paragraph" w:customStyle="1" w:styleId="PAV0">
    <w:name w:val="_PAV"/>
    <w:basedOn w:val="Normal"/>
    <w:qFormat/>
    <w:rsid w:val="002F3554"/>
    <w:pPr>
      <w:widowControl w:val="0"/>
      <w:spacing w:before="120"/>
      <w:ind w:firstLine="0"/>
      <w:jc w:val="center"/>
    </w:pPr>
    <w:rPr>
      <w:b/>
      <w:sz w:val="16"/>
    </w:rPr>
  </w:style>
  <w:style w:type="paragraph" w:customStyle="1" w:styleId="Punktai0">
    <w:name w:val="_Punktai"/>
    <w:basedOn w:val="Normal"/>
    <w:qFormat/>
    <w:rsid w:val="00EC70AA"/>
    <w:pPr>
      <w:widowControl w:val="0"/>
      <w:numPr>
        <w:numId w:val="27"/>
      </w:numPr>
      <w:spacing w:before="0"/>
      <w:ind w:left="714" w:hanging="357"/>
    </w:pPr>
  </w:style>
  <w:style w:type="paragraph" w:customStyle="1" w:styleId="lentelitekstasjuodas">
    <w:name w:val="lentelių tekstas juodas"/>
    <w:basedOn w:val="Normal"/>
    <w:link w:val="lentelitekstasjuodasChar"/>
    <w:qFormat/>
    <w:rsid w:val="002F3554"/>
    <w:pPr>
      <w:ind w:firstLine="0"/>
      <w:jc w:val="left"/>
    </w:pPr>
    <w:rPr>
      <w:noProof/>
      <w:sz w:val="18"/>
      <w:szCs w:val="22"/>
    </w:rPr>
  </w:style>
  <w:style w:type="character" w:customStyle="1" w:styleId="lentelitekstasjuodasChar">
    <w:name w:val="lentelių tekstas juodas Char"/>
    <w:link w:val="lentelitekstasjuodas"/>
    <w:rsid w:val="002F3554"/>
    <w:rPr>
      <w:rFonts w:ascii="Arial" w:eastAsia="Times New Roman" w:hAnsi="Arial"/>
      <w:noProof/>
      <w:sz w:val="18"/>
      <w:szCs w:val="22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784CB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2D1F"/>
    <w:rPr>
      <w:color w:val="919191" w:themeColor="followedHyperlink"/>
      <w:u w:val="single"/>
    </w:rPr>
  </w:style>
  <w:style w:type="numbering" w:customStyle="1" w:styleId="CurrentList1">
    <w:name w:val="Current List1"/>
    <w:uiPriority w:val="99"/>
    <w:rsid w:val="005826C8"/>
    <w:pPr>
      <w:numPr>
        <w:numId w:val="28"/>
      </w:numPr>
    </w:pPr>
  </w:style>
  <w:style w:type="paragraph" w:styleId="Revision">
    <w:name w:val="Revision"/>
    <w:hidden/>
    <w:uiPriority w:val="99"/>
    <w:semiHidden/>
    <w:rsid w:val="005D787A"/>
    <w:rPr>
      <w:rFonts w:ascii="Arial" w:eastAsia="Times New Roman" w:hAnsi="Arial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6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3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2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9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5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63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21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91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4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4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6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2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4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8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1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5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0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0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9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5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9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8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1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5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8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6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0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7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7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8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3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43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1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1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3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3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6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3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3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1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7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8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0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82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17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163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4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85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28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2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14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9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DFE2EA"/>
                                    <w:left w:val="none" w:sz="0" w:space="12" w:color="DFE2EA"/>
                                    <w:bottom w:val="single" w:sz="6" w:space="0" w:color="DFE2EA"/>
                                    <w:right w:val="none" w:sz="0" w:space="31" w:color="DFE2EA"/>
                                  </w:divBdr>
                                  <w:divsChild>
                                    <w:div w:id="212194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3349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61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398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62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08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816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885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0291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7233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50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4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254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86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9717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3074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513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4069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7600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951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8106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19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2053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4952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5608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7129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4837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1615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4628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641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734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6692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8454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7517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30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8142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236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849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979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446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617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4908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3633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008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9390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251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2015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328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1437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639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79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45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6823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83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0431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138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088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349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631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320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1565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8372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808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6249362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9111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266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8833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829624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9336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753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226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577233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414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729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321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8194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6905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9163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487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4877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511246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070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8097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0207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344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117355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299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3792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0944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273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812826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5736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63337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189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858035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977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51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7771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21872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9565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190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760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5726874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435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055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777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414892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1050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08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6186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83375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933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102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4142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116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1561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0302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159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9578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8778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210626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9814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198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2980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109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270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4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67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43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34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52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223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25389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740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32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71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786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107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87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30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350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871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535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125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96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006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852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30489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2086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1186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7819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4657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9000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8937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8594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201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733719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78296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327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23619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463126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3297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9365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06251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24175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6136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8711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706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198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7457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26957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080591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800559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2046440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2752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62444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49751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08350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05471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959523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06394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07478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5324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700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79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527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1787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445626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4045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1689832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03572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87804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7453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22610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6813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044320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926202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683263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6952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0323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4249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96822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5340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608149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620592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7531905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7446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40685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38311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7944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52192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466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311054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502733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03333621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985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5979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5556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79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1402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294494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900729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7120814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4937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08456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9933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8674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4917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86611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177446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34876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0729867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3584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371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997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8248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1422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149000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858057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6719051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96907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19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62303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3057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63897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7400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66442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088178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46050287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2808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376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9081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6062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866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275040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5991997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260747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02383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7497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632886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29502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2991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37834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45066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19303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33422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1752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6703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069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9183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08453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908946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1101147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88035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73430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205592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37959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982552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5088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737905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945793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3494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342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207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341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52888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12745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677408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3694978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090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1251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995065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78142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771798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20338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7324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35963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8613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1206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8651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82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1037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070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1790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779261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025466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3175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589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18551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06439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18554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796320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87559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13879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1977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475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5200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6743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5669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295523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026444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84422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637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3581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27457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04113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01778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797304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0398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46211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535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6938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64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2509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8178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770376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37725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2102717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4499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4737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58906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73521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29059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231707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55476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866484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6798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424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7453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1006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8377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2147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53721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03015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023416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521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21960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587905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22795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5232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454461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067189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10357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6851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2485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3001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8673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6740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578992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468352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5982868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73077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3633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7407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6713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8391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604173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52858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56372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7549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919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710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688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5362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679089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468438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55786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8993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00326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466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887742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03531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846729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89074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9944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3498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01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289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3317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602991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2016860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7041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82579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15665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27496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02429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69242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34485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39904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0979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037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7628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912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7901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15715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940704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2428955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4804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9773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117426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43642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38942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98242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27757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85461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1521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2440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999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669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6589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50539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57905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235036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737832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49382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140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95128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483191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50714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37991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1986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40023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251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2630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713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481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58020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779865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735838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3893197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30098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34107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435760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99968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163718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97723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09983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60759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8327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1232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0380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419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7707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6342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8313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612749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165766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29485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92899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194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44359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353934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318529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29557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680241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001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928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499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5674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508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2163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474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453312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651251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3249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61075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57370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14247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39117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07218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21256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46691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080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206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6993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445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1900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285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9473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737906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029321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63646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153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35830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33610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9672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794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3993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6514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341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4977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5633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3298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693917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371756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22579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63983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06305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02014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23915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05162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0534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54328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5860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391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6794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0872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4790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588236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480283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8078603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63961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9680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937544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96261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145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40945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36096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022315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2864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0942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385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1058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0988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018443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884617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913425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82823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42601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4512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19639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72032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40363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63123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88386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4625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514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828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1541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9470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691530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109983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8599461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41095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3788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7381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149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55816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8514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15345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05651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0680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0907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2518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580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2935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41810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979409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9316375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075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34375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87961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99777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21070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3205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924609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28824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6411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6920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3139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8575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4564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92403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171335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4877293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19611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40071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03380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99897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65455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36841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499865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752579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61684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54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1971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806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2534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6404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03996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889101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9648254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43287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2830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13273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10608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68986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588671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35790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72962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6130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991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0396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204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06784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289564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620481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022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5997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87369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73575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400153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7905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58652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95256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8377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488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4313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2823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86499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452959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2061927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1274367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80654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57499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1959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096905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73990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35787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27576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138260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620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5797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091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7822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9512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6191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8961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626869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9390044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07663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303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48914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39308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74095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850424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2787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61653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8805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8743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593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3872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4497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467245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018536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5838545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4242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36631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147155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06689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01636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84237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00997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609365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8342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2808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374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7523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2888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40538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3957876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93243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776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377277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59703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03311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190769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97203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901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175880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3188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9729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564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1950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9686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042453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818677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4842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396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69918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314164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693722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877836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394403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56998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1138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8055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8551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1896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1940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334674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849574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925093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84390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2138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48305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8437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24567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2996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56326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68712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2219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574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7839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6506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9563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865171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0447388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89663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7982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20710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52715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4367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11743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62422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03152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4622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2127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1103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7204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14329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45768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088744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92591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5130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74178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41507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25012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636115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26533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24400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3150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104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7320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24016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4775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154945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160151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4891476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5555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66111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1193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0385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26426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66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91286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06269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770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3350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2506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2197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6652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60589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8809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0145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51799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23377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35411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68075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98155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48442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80200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15428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0338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6842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904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0130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34859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241197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6603799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917600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2847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303226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24314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15142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62268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30786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59340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886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9476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577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000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5911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6275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7102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696166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1549725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49500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17176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760927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15930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667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91055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190507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5932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4751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6266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9049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1641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17884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180090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976720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937349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05052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97411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0402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31482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2864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98632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270006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791456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2762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6903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658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3087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61802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136390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892321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64829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78305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6073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63895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08213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6704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66783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79073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158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1725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298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00395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010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937368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169858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7894957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0463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81640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9669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2604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07356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51841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26452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92712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8791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1178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285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4933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945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415379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160703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8602690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3905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29932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75462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21174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691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14679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86356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03961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7679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8851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7710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219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75203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142199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948771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26097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465536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14039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63225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406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5110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29573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16580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145472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6257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80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9680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431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1703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525648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941955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0898484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75588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55524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01177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560090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42049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75183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887761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00549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4593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682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4846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4406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797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783790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408664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5815034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2517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63954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40510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83829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87479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907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673994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751553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432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101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3517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2346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8387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87865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91870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8225508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903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4246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55688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601300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2887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66155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52589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93166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8614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6028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526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7061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89234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722236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039901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630783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53680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26622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19609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8784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1125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96922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193312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51120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7159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0492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6061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19828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324950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869430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5901023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15616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2910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9423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368693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685467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53448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32054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92089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0445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0856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4350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2023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7855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931053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4148845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59706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19560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48611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718571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1184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60257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13706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72425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66577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9508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7937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92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7176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2580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011218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1269226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9929338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2637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54471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157562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27211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98208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426121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561694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802851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2663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890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0514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4843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0604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06531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5687507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2295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94731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6861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4851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49997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740752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7890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03792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7528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4414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6782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3888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7375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326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4919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94475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198113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3902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27205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93337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36909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30645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48140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3575429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765677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022927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55798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6883378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589104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6565644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392328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15631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64802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3200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588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9006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52095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1753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924601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293257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35251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25263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4390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83957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54467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53472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94794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437818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3084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5748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6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1594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1935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8648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432181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577803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6998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591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1861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42106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04826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3834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27969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987656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3861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456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63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99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576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021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8694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auto"/>
                                                                    <w:left w:val="single" w:sz="6" w:space="0" w:color="auto"/>
                                                                    <w:bottom w:val="single" w:sz="6" w:space="0" w:color="auto"/>
                                                                    <w:right w:val="single" w:sz="6" w:space="0" w:color="auto"/>
                                                                  </w:divBdr>
                                                                  <w:divsChild>
                                                                    <w:div w:id="1958295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7505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25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5380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91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919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68658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324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9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2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63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74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48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414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527511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300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36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82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744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2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90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3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9437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0037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350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9942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2547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7567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450194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77331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0823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3805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07922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0342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5472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2118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1020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1709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8660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4098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9488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5364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6020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77227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7487558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38953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07172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56889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00808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4277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96435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4566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1853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133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4032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2949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16237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683247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782651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836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408941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47145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840383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956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754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622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8111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2954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67448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6847814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692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6352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1354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42982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596165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839480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4916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256628">
                                                                              <w:marLeft w:val="240"/>
                                                                              <w:marRight w:val="240"/>
                                                                              <w:marTop w:val="180"/>
                                                                              <w:marBottom w:val="36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1938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39773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uto"/>
                                                                                        <w:left w:val="single" w:sz="6" w:space="0" w:color="auto"/>
                                                                                        <w:bottom w:val="single" w:sz="6" w:space="0" w:color="auto"/>
                                                                                        <w:right w:val="single" w:sz="6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0731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3680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59193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92418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3962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3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74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9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164515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34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6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27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us%20Lapinskas\Downloads\2L%20Templeitai-KMZ\Inekstra%20blankas%203" TargetMode="External"/></Relationships>
</file>

<file path=word/theme/theme1.xml><?xml version="1.0" encoding="utf-8"?>
<a:theme xmlns:a="http://schemas.openxmlformats.org/drawingml/2006/main" name="„Office“ tema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801DCF4FE5047A673524D3F024109" ma:contentTypeVersion="22" ma:contentTypeDescription="Create a new document." ma:contentTypeScope="" ma:versionID="dcfff8c9774eabd77b0998c313cbf327">
  <xsd:schema xmlns:xsd="http://www.w3.org/2001/XMLSchema" xmlns:xs="http://www.w3.org/2001/XMLSchema" xmlns:p="http://schemas.microsoft.com/office/2006/metadata/properties" xmlns:ns2="5328b85b-5462-473c-b7d7-716e71d978e3" xmlns:ns3="25a440d9-bd28-4917-92b3-9fa9a41cf7ff" targetNamespace="http://schemas.microsoft.com/office/2006/metadata/properties" ma:root="true" ma:fieldsID="7c98db024008a8855e24b76dae22f111" ns2:_="" ns3:_="">
    <xsd:import namespace="5328b85b-5462-473c-b7d7-716e71d978e3"/>
    <xsd:import namespace="25a440d9-bd28-4917-92b3-9fa9a41cf7f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8b85b-5462-473c-b7d7-716e71d978e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lcf76f155ced4ddcb4097134ff3c332f0" ma:index="11" nillable="true" ma:displayName="Vaizdų žymės_0" ma:hidden="true" ma:internalName="lcf76f155ced4ddcb4097134ff3c332f0" ma:readOnly="false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b98984b-115e-4c08-a141-e29f006610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440d9-bd28-4917-92b3-9fa9a41cf7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1796739-d2b9-4e88-a001-0921cdd87ffa}" ma:internalName="TaxCatchAll" ma:showField="CatchAllData" ma:web="25a440d9-bd28-4917-92b3-9fa9a41cf7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Version xmlns="5328b85b-5462-473c-b7d7-716e71d978e3" xsi:nil="true"/>
    <lcf76f155ced4ddcb4097134ff3c332f xmlns="5328b85b-5462-473c-b7d7-716e71d978e3">
      <Terms xmlns="http://schemas.microsoft.com/office/infopath/2007/PartnerControls"/>
    </lcf76f155ced4ddcb4097134ff3c332f>
    <MigrationWizId xmlns="5328b85b-5462-473c-b7d7-716e71d978e3" xsi:nil="true"/>
    <TaxCatchAll xmlns="25a440d9-bd28-4917-92b3-9fa9a41cf7ff" xsi:nil="true"/>
    <MigrationWizIdPermissions xmlns="5328b85b-5462-473c-b7d7-716e71d978e3" xsi:nil="true"/>
    <lcf76f155ced4ddcb4097134ff3c332f0 xmlns="5328b85b-5462-473c-b7d7-716e71d978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BBFB10-2696-4D6D-8AF3-529ED8EB05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EE4A74-BB06-432F-A3FB-C6F455DC4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8b85b-5462-473c-b7d7-716e71d978e3"/>
    <ds:schemaRef ds:uri="25a440d9-bd28-4917-92b3-9fa9a41cf7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2FE3E6-245F-4C0A-BCBA-23C3235786C5}">
  <ds:schemaRefs>
    <ds:schemaRef ds:uri="http://schemas.microsoft.com/office/2006/metadata/properties"/>
    <ds:schemaRef ds:uri="http://schemas.microsoft.com/office/infopath/2007/PartnerControls"/>
    <ds:schemaRef ds:uri="5328b85b-5462-473c-b7d7-716e71d978e3"/>
    <ds:schemaRef ds:uri="25a440d9-bd28-4917-92b3-9fa9a41cf7ff"/>
  </ds:schemaRefs>
</ds:datastoreItem>
</file>

<file path=customXml/itemProps4.xml><?xml version="1.0" encoding="utf-8"?>
<ds:datastoreItem xmlns:ds="http://schemas.openxmlformats.org/officeDocument/2006/customXml" ds:itemID="{E270502A-43E3-48B1-A57C-8B3E0CE2A5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Inekstra blankas 3</Template>
  <TotalTime>20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2L-2020-07M</vt:lpstr>
      <vt:lpstr>2L-2020-07M</vt:lpstr>
    </vt:vector>
  </TitlesOfParts>
  <Manager/>
  <Company>UAB "2L Architects"</Company>
  <LinksUpToDate>false</LinksUpToDate>
  <CharactersWithSpaces>1081</CharactersWithSpaces>
  <SharedDoc>false</SharedDoc>
  <HyperlinkBase/>
  <HLinks>
    <vt:vector size="6" baseType="variant">
      <vt:variant>
        <vt:i4>8323078</vt:i4>
      </vt:variant>
      <vt:variant>
        <vt:i4>0</vt:i4>
      </vt:variant>
      <vt:variant>
        <vt:i4>0</vt:i4>
      </vt:variant>
      <vt:variant>
        <vt:i4>5</vt:i4>
      </vt:variant>
      <vt:variant>
        <vt:lpwstr>mailto:info@2Larchitektai.lt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2L-2020-07M</dc:title>
  <dc:subject/>
  <dc:creator>Viktorija Blažienė</dc:creator>
  <cp:keywords/>
  <dc:description/>
  <cp:lastModifiedBy>Roberta Pušklevič</cp:lastModifiedBy>
  <cp:revision>7</cp:revision>
  <cp:lastPrinted>2026-03-20T12:09:00Z</cp:lastPrinted>
  <dcterms:created xsi:type="dcterms:W3CDTF">2026-03-18T12:46:00Z</dcterms:created>
  <dcterms:modified xsi:type="dcterms:W3CDTF">2026-04-24T07:43:00Z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ytojas">
    <vt:lpwstr>LIETUVOS BANKAS</vt:lpwstr>
  </property>
  <property fmtid="{D5CDD505-2E9C-101B-9397-08002B2CF9AE}" pid="3" name="Baigimo data">
    <vt:lpwstr>2025 05 20</vt:lpwstr>
  </property>
  <property fmtid="{D5CDD505-2E9C-101B-9397-08002B2CF9AE}" pid="4" name="PDV">
    <vt:lpwstr>Gediminas Paslaitis</vt:lpwstr>
  </property>
  <property fmtid="{D5CDD505-2E9C-101B-9397-08002B2CF9AE}" pid="5" name="Projekto dalis">
    <vt:lpwstr>Projektiniai pasiūlymai</vt:lpwstr>
  </property>
  <property fmtid="{D5CDD505-2E9C-101B-9397-08002B2CF9AE}" pid="6" name="Stadija trumpinys">
    <vt:lpwstr>PP</vt:lpwstr>
  </property>
  <property fmtid="{D5CDD505-2E9C-101B-9397-08002B2CF9AE}" pid="7" name="Stadija">
    <vt:lpwstr>Projektiniai pasiūlymai</vt:lpwstr>
  </property>
  <property fmtid="{D5CDD505-2E9C-101B-9397-08002B2CF9AE}" pid="8" name="Projekto pavadinimas">
    <vt:lpwstr>Administracinių pastatų paskirties grupės, administracinės paskirties pastatų adresu Žirmūnų g. 151, Vilnius, rekonstravimo projektas</vt:lpwstr>
  </property>
  <property fmtid="{D5CDD505-2E9C-101B-9397-08002B2CF9AE}" pid="9" name="PDV atestatas">
    <vt:lpwstr>A 822</vt:lpwstr>
  </property>
  <property fmtid="{D5CDD505-2E9C-101B-9397-08002B2CF9AE}" pid="10" name="Projekto numeris">
    <vt:lpwstr>2L202405</vt:lpwstr>
  </property>
  <property fmtid="{D5CDD505-2E9C-101B-9397-08002B2CF9AE}" pid="11" name="Projekto dalis trumpinys">
    <vt:lpwstr>PP</vt:lpwstr>
  </property>
  <property fmtid="{D5CDD505-2E9C-101B-9397-08002B2CF9AE}" pid="12" name="Architektas 1">
    <vt:lpwstr>Arūnas Paslaitis</vt:lpwstr>
  </property>
  <property fmtid="{D5CDD505-2E9C-101B-9397-08002B2CF9AE}" pid="13" name="Architektas 2">
    <vt:lpwstr>Oskar Sevruk</vt:lpwstr>
  </property>
  <property fmtid="{D5CDD505-2E9C-101B-9397-08002B2CF9AE}" pid="14" name="Architektas 1 atestatas">
    <vt:lpwstr>A 2233</vt:lpwstr>
  </property>
  <property fmtid="{D5CDD505-2E9C-101B-9397-08002B2CF9AE}" pid="15" name="Architektas 2 atestatas">
    <vt:lpwstr>MD013976</vt:lpwstr>
  </property>
  <property fmtid="{D5CDD505-2E9C-101B-9397-08002B2CF9AE}" pid="16" name="PV">
    <vt:lpwstr>Giedrė Kličienė</vt:lpwstr>
  </property>
  <property fmtid="{D5CDD505-2E9C-101B-9397-08002B2CF9AE}" pid="17" name="PV atestatas">
    <vt:lpwstr>A 1640</vt:lpwstr>
  </property>
  <property fmtid="{D5CDD505-2E9C-101B-9397-08002B2CF9AE}" pid="18" name="Laida">
    <vt:lpwstr>0</vt:lpwstr>
  </property>
  <property fmtid="{D5CDD505-2E9C-101B-9397-08002B2CF9AE}" pid="19" name="Stadija, keitimas">
    <vt:lpwstr>Projektiniai pasiūlymai</vt:lpwstr>
  </property>
  <property fmtid="{D5CDD505-2E9C-101B-9397-08002B2CF9AE}" pid="20" name="Division">
    <vt:lpwstr>-03</vt:lpwstr>
  </property>
  <property fmtid="{D5CDD505-2E9C-101B-9397-08002B2CF9AE}" pid="21" name="MSIP_Label_e5564178-1ca1-4992-b45e-fdaf9919e704_Enabled">
    <vt:lpwstr>true</vt:lpwstr>
  </property>
  <property fmtid="{D5CDD505-2E9C-101B-9397-08002B2CF9AE}" pid="22" name="MSIP_Label_e5564178-1ca1-4992-b45e-fdaf9919e704_SetDate">
    <vt:lpwstr>2025-05-14T10:17:26Z</vt:lpwstr>
  </property>
  <property fmtid="{D5CDD505-2E9C-101B-9397-08002B2CF9AE}" pid="23" name="MSIP_Label_e5564178-1ca1-4992-b45e-fdaf9919e704_Method">
    <vt:lpwstr>Privileged</vt:lpwstr>
  </property>
  <property fmtid="{D5CDD505-2E9C-101B-9397-08002B2CF9AE}" pid="24" name="MSIP_Label_e5564178-1ca1-4992-b45e-fdaf9919e704_Name">
    <vt:lpwstr>LB VIEŠA (ECB PUBLIC)</vt:lpwstr>
  </property>
  <property fmtid="{D5CDD505-2E9C-101B-9397-08002B2CF9AE}" pid="25" name="MSIP_Label_e5564178-1ca1-4992-b45e-fdaf9919e704_SiteId">
    <vt:lpwstr>5a40b399-6903-4594-ad73-dc4ed7ed91c0</vt:lpwstr>
  </property>
  <property fmtid="{D5CDD505-2E9C-101B-9397-08002B2CF9AE}" pid="26" name="MSIP_Label_e5564178-1ca1-4992-b45e-fdaf9919e704_ActionId">
    <vt:lpwstr>8f5ce286-0f75-4a67-bde1-e76f1878d096</vt:lpwstr>
  </property>
  <property fmtid="{D5CDD505-2E9C-101B-9397-08002B2CF9AE}" pid="27" name="MSIP_Label_e5564178-1ca1-4992-b45e-fdaf9919e704_ContentBits">
    <vt:lpwstr>0</vt:lpwstr>
  </property>
  <property fmtid="{D5CDD505-2E9C-101B-9397-08002B2CF9AE}" pid="28" name="ContentTypeId">
    <vt:lpwstr>0x01010061B801DCF4FE5047A673524D3F024109</vt:lpwstr>
  </property>
</Properties>
</file>